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E441B61" w14:textId="7BD1124F" w:rsidR="002D2B28" w:rsidRPr="00141003" w:rsidRDefault="008A1275" w:rsidP="00EC7FB3">
      <w:pPr>
        <w:pStyle w:val="Heading1"/>
        <w:rPr>
          <w:color w:val="000000" w:themeColor="text1"/>
        </w:rPr>
      </w:pPr>
      <w:bookmarkStart w:id="0" w:name="_Toc263930658"/>
      <w:r w:rsidRPr="00141003">
        <w:rPr>
          <w:color w:val="000000" w:themeColor="text1"/>
        </w:rPr>
        <w:t>Lesson</w:t>
      </w:r>
      <w:r w:rsidR="00E07A5C" w:rsidRPr="00141003">
        <w:rPr>
          <w:color w:val="000000" w:themeColor="text1"/>
        </w:rPr>
        <w:t xml:space="preserve"> </w:t>
      </w:r>
      <w:bookmarkEnd w:id="0"/>
      <w:r w:rsidR="00141003" w:rsidRPr="00141003">
        <w:rPr>
          <w:color w:val="000000" w:themeColor="text1"/>
        </w:rPr>
        <w:t>3: Investigating Bread Molding</w:t>
      </w:r>
    </w:p>
    <w:p w14:paraId="7B0E7A28" w14:textId="17210984" w:rsidR="00FB0BBF" w:rsidRPr="008B694A" w:rsidRDefault="004518D4" w:rsidP="00B71E67">
      <w:pPr>
        <w:pStyle w:val="Heading2"/>
      </w:pPr>
      <w:r>
        <w:rPr>
          <w:noProof/>
          <w:color w:val="FF0000"/>
        </w:rPr>
        <mc:AlternateContent>
          <mc:Choice Requires="wps">
            <w:drawing>
              <wp:anchor distT="0" distB="0" distL="114300" distR="114300" simplePos="0" relativeHeight="251659264" behindDoc="0" locked="0" layoutInCell="1" allowOverlap="1" wp14:anchorId="21132525" wp14:editId="66A9F02D">
                <wp:simplePos x="0" y="0"/>
                <wp:positionH relativeFrom="column">
                  <wp:posOffset>4864100</wp:posOffset>
                </wp:positionH>
                <wp:positionV relativeFrom="paragraph">
                  <wp:posOffset>181610</wp:posOffset>
                </wp:positionV>
                <wp:extent cx="1215390" cy="594360"/>
                <wp:effectExtent l="0" t="0" r="16510" b="15240"/>
                <wp:wrapSquare wrapText="bothSides"/>
                <wp:docPr id="1" name="Text Box 1"/>
                <wp:cNvGraphicFramePr/>
                <a:graphic xmlns:a="http://schemas.openxmlformats.org/drawingml/2006/main">
                  <a:graphicData uri="http://schemas.microsoft.com/office/word/2010/wordprocessingShape">
                    <wps:wsp>
                      <wps:cNvSpPr txBox="1"/>
                      <wps:spPr>
                        <a:xfrm>
                          <a:off x="0" y="0"/>
                          <a:ext cx="1215390" cy="594360"/>
                        </a:xfrm>
                        <a:prstGeom prst="rect">
                          <a:avLst/>
                        </a:prstGeom>
                        <a:solidFill>
                          <a:schemeClr val="lt1"/>
                        </a:solidFill>
                        <a:ln w="6350">
                          <a:solidFill>
                            <a:prstClr val="black"/>
                          </a:solidFill>
                        </a:ln>
                      </wps:spPr>
                      <wps:txbx>
                        <w:txbxContent>
                          <w:p w14:paraId="19F1AE28" w14:textId="201040C5" w:rsidR="0054485E" w:rsidRDefault="0054485E" w:rsidP="004518D4">
                            <w:r>
                              <w:t xml:space="preserve">Download PDF of </w:t>
                            </w:r>
                            <w:r w:rsidRPr="00141003">
                              <w:rPr>
                                <w:color w:val="000000" w:themeColor="text1"/>
                              </w:rPr>
                              <w:t xml:space="preserve">Lesson 3 </w:t>
                            </w:r>
                            <w:r>
                              <w:t>Teacher’s Guide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1132525" id="_x0000_t202" coordsize="21600,21600" o:spt="202" path="m,l,21600r21600,l21600,xe">
                <v:stroke joinstyle="miter"/>
                <v:path gradientshapeok="t" o:connecttype="rect"/>
              </v:shapetype>
              <v:shape id="Text Box 1" o:spid="_x0000_s1026" type="#_x0000_t202" style="position:absolute;margin-left:383pt;margin-top:14.3pt;width:95.7pt;height:46.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" fillcolor="white [3201]" strokeweight=".5pt">
                <v:textbox>
                  <w:txbxContent>
                    <w:p w14:paraId="19F1AE28" w14:textId="201040C5" w:rsidR="0054485E" w:rsidRDefault="0054485E" w:rsidP="004518D4">
                      <w:r>
                        <w:t xml:space="preserve">Download PDF of </w:t>
                      </w:r>
                      <w:r w:rsidRPr="00141003">
                        <w:rPr>
                          <w:color w:val="000000" w:themeColor="text1"/>
                        </w:rPr>
                        <w:t xml:space="preserve">Lesson 3 </w:t>
                      </w:r>
                      <w:r>
                        <w:t>Teacher’s Guide</w:t>
                      </w:r>
                    </w:p>
                  </w:txbxContent>
                </v:textbox>
                <w10:wrap type="square"/>
              </v:shape>
            </w:pict>
          </mc:Fallback>
        </mc:AlternateContent>
      </w:r>
      <w:r w:rsidR="00B71E67" w:rsidRPr="00B71E67">
        <w:rPr>
          <w:color w:val="FF0000"/>
        </w:rPr>
        <w:t xml:space="preserve">Tab 1: </w:t>
      </w:r>
      <w:r w:rsidR="00FB0BBF" w:rsidRPr="008B694A">
        <w:t>Overview</w:t>
      </w:r>
    </w:p>
    <w:p w14:paraId="2A918E40" w14:textId="2722F0E6" w:rsidR="00141003" w:rsidRPr="00D438F2" w:rsidRDefault="00141003" w:rsidP="00141003">
      <w:r w:rsidRPr="00256E5E">
        <w:t xml:space="preserve">Students </w:t>
      </w:r>
      <w:r>
        <w:t>conduct an investigation to explore what happens when bread molds.</w:t>
      </w:r>
      <w:r w:rsidRPr="00256E5E">
        <w:t xml:space="preserve"> </w:t>
      </w:r>
      <w:r>
        <w:t xml:space="preserve">They use two process tools in this lesson to record their ideas: The </w:t>
      </w:r>
      <w:r w:rsidRPr="00A341A1">
        <w:rPr>
          <w:color w:val="000000" w:themeColor="text1"/>
        </w:rPr>
        <w:t xml:space="preserve">Predictions </w:t>
      </w:r>
      <w:r w:rsidR="00A341A1" w:rsidRPr="00A341A1">
        <w:rPr>
          <w:color w:val="000000" w:themeColor="text1"/>
        </w:rPr>
        <w:t xml:space="preserve">and Planning </w:t>
      </w:r>
      <w:r w:rsidRPr="00A341A1">
        <w:rPr>
          <w:color w:val="000000" w:themeColor="text1"/>
        </w:rPr>
        <w:t xml:space="preserve">Tool </w:t>
      </w:r>
      <w:r>
        <w:t>and the Evidence-Based Arguments Tool.</w:t>
      </w:r>
    </w:p>
    <w:p w14:paraId="15CBBE4A" w14:textId="1072A562" w:rsidR="00B73198" w:rsidRPr="00EC54BE" w:rsidRDefault="00B977E7" w:rsidP="00EC54BE">
      <w:pPr>
        <w:pStyle w:val="Heading3"/>
      </w:pPr>
      <w:r w:rsidRPr="00EC54BE">
        <w:t>Guiding Question</w:t>
      </w:r>
      <w:r w:rsidR="00B73198" w:rsidRPr="00EC54BE">
        <w:t xml:space="preserve"> </w:t>
      </w:r>
    </w:p>
    <w:p w14:paraId="39F1AA7F" w14:textId="192781BF" w:rsidR="00141003" w:rsidRPr="00D438F2" w:rsidRDefault="00141003" w:rsidP="00141003">
      <w:pPr>
        <w:pStyle w:val="List1"/>
      </w:pPr>
      <w:r>
        <w:t>What happens when bread molds</w:t>
      </w:r>
      <w:r w:rsidRPr="00D438F2">
        <w:t>?</w:t>
      </w:r>
    </w:p>
    <w:p w14:paraId="59012A02" w14:textId="3049A302" w:rsidR="00141003" w:rsidRPr="00D438F2" w:rsidRDefault="00141003" w:rsidP="00141003">
      <w:pPr>
        <w:pStyle w:val="Heading3"/>
      </w:pPr>
      <w:r w:rsidRPr="00D438F2">
        <w:t>Activities in this Lesson</w:t>
      </w:r>
    </w:p>
    <w:p w14:paraId="1CB58664" w14:textId="32104539" w:rsidR="00141003" w:rsidRPr="00D438F2" w:rsidRDefault="00141003" w:rsidP="00141003">
      <w:pPr>
        <w:pStyle w:val="List1"/>
        <w:numPr>
          <w:ilvl w:val="0"/>
          <w:numId w:val="1"/>
        </w:numPr>
        <w:contextualSpacing/>
      </w:pPr>
      <w:r w:rsidRPr="00D438F2">
        <w:t xml:space="preserve">Activity </w:t>
      </w:r>
      <w:r>
        <w:t>3.1</w:t>
      </w:r>
      <w:r w:rsidRPr="00D438F2">
        <w:t xml:space="preserve">: </w:t>
      </w:r>
      <w:r>
        <w:t xml:space="preserve">Predictions </w:t>
      </w:r>
      <w:r w:rsidR="00A341A1">
        <w:t xml:space="preserve">and Planning </w:t>
      </w:r>
      <w:r>
        <w:t>about Bread Molding</w:t>
      </w:r>
      <w:r w:rsidRPr="00D438F2">
        <w:t xml:space="preserve"> (</w:t>
      </w:r>
      <w:r w:rsidR="00084B74">
        <w:t>35</w:t>
      </w:r>
      <w:r w:rsidRPr="00D438F2">
        <w:t xml:space="preserve"> min)</w:t>
      </w:r>
    </w:p>
    <w:p w14:paraId="7AF160DF" w14:textId="53627906" w:rsidR="00141003" w:rsidRPr="00D438F2" w:rsidRDefault="00141003" w:rsidP="00141003">
      <w:pPr>
        <w:pStyle w:val="List1"/>
        <w:numPr>
          <w:ilvl w:val="0"/>
          <w:numId w:val="1"/>
        </w:numPr>
        <w:contextualSpacing/>
      </w:pPr>
      <w:r w:rsidRPr="00D438F2">
        <w:t>Activity</w:t>
      </w:r>
      <w:r>
        <w:t xml:space="preserve"> 3.2</w:t>
      </w:r>
      <w:r w:rsidRPr="00D438F2">
        <w:t xml:space="preserve">: </w:t>
      </w:r>
      <w:r>
        <w:t>Observing Bread Molding (60 min over 2 days</w:t>
      </w:r>
      <w:r w:rsidRPr="00D438F2">
        <w:t>)</w:t>
      </w:r>
    </w:p>
    <w:p w14:paraId="20F516B0" w14:textId="5B85FED6" w:rsidR="00E07A5C" w:rsidRPr="00D438F2" w:rsidRDefault="00141003" w:rsidP="00141003">
      <w:pPr>
        <w:pStyle w:val="List1"/>
        <w:numPr>
          <w:ilvl w:val="0"/>
          <w:numId w:val="1"/>
        </w:numPr>
        <w:contextualSpacing/>
      </w:pPr>
      <w:r>
        <w:t>Activity 3.3</w:t>
      </w:r>
      <w:r w:rsidRPr="00D438F2">
        <w:t xml:space="preserve">: </w:t>
      </w:r>
      <w:r>
        <w:t>Evidence-Based Arguments for Bread Molding (5</w:t>
      </w:r>
      <w:r w:rsidRPr="00D438F2">
        <w:t>0 min)</w:t>
      </w:r>
    </w:p>
    <w:p w14:paraId="690ADE9B" w14:textId="3E8E4DFB" w:rsidR="00141003" w:rsidRDefault="009D564C" w:rsidP="00AA1279">
      <w:pPr>
        <w:pStyle w:val="Heading3"/>
      </w:pPr>
      <w:r w:rsidRPr="008F545C">
        <w:rPr>
          <w:noProof/>
        </w:rPr>
        <mc:AlternateContent>
          <mc:Choice Requires="wps">
            <w:drawing>
              <wp:anchor distT="0" distB="0" distL="114300" distR="114300" simplePos="0" relativeHeight="251670528" behindDoc="1" locked="0" layoutInCell="1" allowOverlap="1" wp14:anchorId="19EA4F0A" wp14:editId="02B98218">
                <wp:simplePos x="0" y="0"/>
                <wp:positionH relativeFrom="column">
                  <wp:posOffset>3060065</wp:posOffset>
                </wp:positionH>
                <wp:positionV relativeFrom="page">
                  <wp:posOffset>3393440</wp:posOffset>
                </wp:positionV>
                <wp:extent cx="741680" cy="788670"/>
                <wp:effectExtent l="0" t="0" r="7620" b="189230"/>
                <wp:wrapSquare wrapText="bothSides"/>
                <wp:docPr id="4" name="Oval Callout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41680" cy="788670"/>
                        </a:xfrm>
                        <a:prstGeom prst="wedgeEllipseCallout">
                          <a:avLst>
                            <a:gd name="adj1" fmla="val -46469"/>
                            <a:gd name="adj2" fmla="val 66524"/>
                          </a:avLst>
                        </a:prstGeom>
                        <a:solidFill>
                          <a:schemeClr val="tx1">
                            <a:lumMod val="65000"/>
                            <a:lumOff val="35000"/>
                          </a:schemeClr>
                        </a:solidFill>
                        <a:ln w="9525">
                          <a:solidFill>
                            <a:schemeClr val="tx1">
                              <a:lumMod val="50000"/>
                              <a:lumOff val="50000"/>
                            </a:schemeClr>
                          </a:solidFill>
                          <a:miter lim="800000"/>
                          <a:headEnd/>
                          <a:tailEnd/>
                        </a:ln>
                        <a:effectLst>
                          <a:outerShdw dist="23000" dir="5400000" rotWithShape="0">
                            <a:srgbClr val="808080">
                              <a:alpha val="34998"/>
                            </a:srgbClr>
                          </a:outerShdw>
                        </a:effectLst>
                      </wps:spPr>
                      <wps:txbx>
                        <w:txbxContent>
                          <w:p w14:paraId="0C20B2F2" w14:textId="77777777" w:rsidR="0054485E" w:rsidRDefault="0054485E" w:rsidP="00141003">
                            <w:pPr>
                              <w:jc w:val="center"/>
                            </w:pPr>
                            <w:r>
                              <w:rPr>
                                <w:rFonts w:cstheme="minorBidi"/>
                                <w:color w:val="FFFFFF"/>
                                <w:kern w:val="24"/>
                              </w:rPr>
                              <w:t>You are here</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19EA4F0A" id="_x0000_t63" coordsize="21600,21600" o:spt="63" adj="1350,25920" path="wr,,21600,21600@15@16@17@18l@21@22xe">
                <v:stroke joinstyle="miter"/>
                <v:formulas>
                  <v:f eqn="val #0"/>
                  <v:f eqn="val #1"/>
                  <v:f eqn="sum 10800 0 #0"/>
                  <v:f eqn="sum 10800 0 #1"/>
                  <v:f eqn="atan2 @2 @3"/>
                  <v:f eqn="sumangle @4 11 0"/>
                  <v:f eqn="sumangle @4 0 11"/>
                  <v:f eqn="cos 10800 @4"/>
                  <v:f eqn="sin 10800 @4"/>
                  <v:f eqn="cos 10800 @5"/>
                  <v:f eqn="sin 10800 @5"/>
                  <v:f eqn="cos 10800 @6"/>
                  <v:f eqn="sin 10800 @6"/>
                  <v:f eqn="sum 10800 0 @7"/>
                  <v:f eqn="sum 10800 0 @8"/>
                  <v:f eqn="sum 10800 0 @9"/>
                  <v:f eqn="sum 10800 0 @10"/>
                  <v:f eqn="sum 10800 0 @11"/>
                  <v:f eqn="sum 10800 0 @12"/>
                  <v:f eqn="mod @2 @3 0"/>
                  <v:f eqn="sum @19 0 10800"/>
                  <v:f eqn="if @20 #0 @13"/>
                  <v:f eqn="if @20 #1 @14"/>
                </v:formulas>
                <v:path o:connecttype="custom" o:connectlocs="10800,0;3163,3163;0,10800;3163,18437;10800,21600;18437,18437;21600,10800;18437,3163;@21,@22" textboxrect="3163,3163,18437,18437"/>
                <v:handles>
                  <v:h position="#0,#1"/>
                </v:handles>
              </v:shapetype>
              <v:shape id="Oval Callout 2" o:spid="_x0000_s1027" type="#_x0000_t63" style="position:absolute;margin-left:240.95pt;margin-top:267.2pt;width:58.4pt;height:62.1pt;z-index:-25164595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" adj="763,25169" fillcolor="#5a5a5a [2109]" strokecolor="gray [1629]">
                <v:shadow on="t" opacity="22936f" origin=",.5" offset="0,.63889mm"/>
                <v:textbox>
                  <w:txbxContent>
                    <w:p w14:paraId="0C20B2F2" w14:textId="77777777" w:rsidR="0054485E" w:rsidRDefault="0054485E" w:rsidP="00141003">
                      <w:pPr>
                        <w:jc w:val="center"/>
                      </w:pPr>
                      <w:r>
                        <w:rPr>
                          <w:rFonts w:cstheme="minorBidi"/>
                          <w:color w:val="FFFFFF"/>
                          <w:kern w:val="24"/>
                        </w:rPr>
                        <w:t>You are here</w:t>
                      </w:r>
                    </w:p>
                  </w:txbxContent>
                </v:textbox>
                <w10:wrap type="square" anchory="page"/>
              </v:shape>
            </w:pict>
          </mc:Fallback>
        </mc:AlternateContent>
      </w:r>
      <w:r>
        <w:rPr>
          <w:noProof/>
        </w:rPr>
        <w:drawing>
          <wp:anchor distT="0" distB="0" distL="114300" distR="114300" simplePos="0" relativeHeight="251669504" behindDoc="1" locked="0" layoutInCell="1" allowOverlap="1" wp14:anchorId="664104CA" wp14:editId="32002BE4">
            <wp:simplePos x="0" y="0"/>
            <wp:positionH relativeFrom="column">
              <wp:posOffset>0</wp:posOffset>
            </wp:positionH>
            <wp:positionV relativeFrom="paragraph">
              <wp:posOffset>378460</wp:posOffset>
            </wp:positionV>
            <wp:extent cx="5943600" cy="3317875"/>
            <wp:effectExtent l="0" t="0" r="0" b="0"/>
            <wp:wrapTight wrapText="bothSides">
              <wp:wrapPolygon edited="0">
                <wp:start x="0" y="0"/>
                <wp:lineTo x="0" y="21497"/>
                <wp:lineTo x="21554" y="21497"/>
                <wp:lineTo x="21554" y="0"/>
                <wp:lineTo x="0" y="0"/>
              </wp:wrapPolygon>
            </wp:wrapTight>
            <wp:docPr id="6" name="Picture 6" descr="A screenshot of a cell pho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Screen Shot 2019-10-16 at 9.30.02 PM.png"/>
                    <pic:cNvPicPr/>
                  </pic:nvPicPr>
                  <pic:blipFill>
                    <a:blip r:embed="rId8"/>
                    <a:stretch>
                      <a:fillRect/>
                    </a:stretch>
                  </pic:blipFill>
                  <pic:spPr>
                    <a:xfrm>
                      <a:off x="0" y="0"/>
                      <a:ext cx="5943600" cy="3317875"/>
                    </a:xfrm>
                    <a:prstGeom prst="rect">
                      <a:avLst/>
                    </a:prstGeom>
                  </pic:spPr>
                </pic:pic>
              </a:graphicData>
            </a:graphic>
            <wp14:sizeRelH relativeFrom="page">
              <wp14:pctWidth>0</wp14:pctWidth>
            </wp14:sizeRelH>
            <wp14:sizeRelV relativeFrom="page">
              <wp14:pctHeight>0</wp14:pctHeight>
            </wp14:sizeRelV>
          </wp:anchor>
        </w:drawing>
      </w:r>
      <w:r w:rsidR="00ED775D" w:rsidRPr="00D438F2">
        <w:t>Unit Map</w:t>
      </w:r>
      <w:r w:rsidR="00AA1279">
        <w:br/>
      </w:r>
    </w:p>
    <w:p w14:paraId="2365312B" w14:textId="74E94AC7" w:rsidR="00AA1279" w:rsidRPr="00AA1279" w:rsidRDefault="00AA1279" w:rsidP="00AA1279"/>
    <w:p w14:paraId="67A11014" w14:textId="39937561" w:rsidR="00ED775D" w:rsidRDefault="00ED775D" w:rsidP="00B71E67">
      <w:pPr>
        <w:pStyle w:val="Heading2"/>
      </w:pPr>
      <w:r w:rsidRPr="00B71E67">
        <w:rPr>
          <w:color w:val="FF0000"/>
        </w:rPr>
        <w:t>Tab 2:</w:t>
      </w:r>
      <w:r>
        <w:t xml:space="preserve"> </w:t>
      </w:r>
      <w:r w:rsidR="00174185">
        <w:t>Learning Goals</w:t>
      </w:r>
    </w:p>
    <w:p w14:paraId="1628400F" w14:textId="3102B12C" w:rsidR="00AA1279" w:rsidRDefault="005C3DA1" w:rsidP="00AB472F">
      <w:pPr>
        <w:pStyle w:val="Heading3"/>
      </w:pPr>
      <w:r>
        <w:t>Target Performances</w:t>
      </w:r>
    </w:p>
    <w:tbl>
      <w:tblPr>
        <w:tblStyle w:val="TableGrid1"/>
        <w:tblW w:w="0" w:type="auto"/>
        <w:tblLook w:val="04A0" w:firstRow="1" w:lastRow="0" w:firstColumn="1" w:lastColumn="0" w:noHBand="0" w:noVBand="1"/>
      </w:tblPr>
      <w:tblGrid>
        <w:gridCol w:w="3993"/>
        <w:gridCol w:w="5357"/>
      </w:tblGrid>
      <w:tr w:rsidR="00AA1279" w:rsidRPr="00CA53BB" w14:paraId="10F80B4C" w14:textId="77777777" w:rsidTr="009E23E6">
        <w:trPr>
          <w:tblHeader/>
        </w:trPr>
        <w:tc>
          <w:tcPr>
            <w:tcW w:w="3993" w:type="dxa"/>
          </w:tcPr>
          <w:p w14:paraId="212E29C9" w14:textId="77777777" w:rsidR="00AA1279" w:rsidRPr="00CA53BB" w:rsidRDefault="00AA1279" w:rsidP="009E23E6">
            <w:pPr>
              <w:pStyle w:val="Heading2"/>
              <w:spacing w:beforeLines="40" w:before="96" w:afterLines="40" w:after="96"/>
              <w:jc w:val="center"/>
              <w:outlineLvl w:val="1"/>
              <w:rPr>
                <w:sz w:val="24"/>
                <w:szCs w:val="24"/>
              </w:rPr>
            </w:pPr>
            <w:r>
              <w:rPr>
                <w:sz w:val="24"/>
                <w:szCs w:val="24"/>
              </w:rPr>
              <w:t>Activity</w:t>
            </w:r>
          </w:p>
        </w:tc>
        <w:tc>
          <w:tcPr>
            <w:tcW w:w="5357" w:type="dxa"/>
          </w:tcPr>
          <w:p w14:paraId="0305CF8D" w14:textId="77777777" w:rsidR="00AA1279" w:rsidRPr="00CA53BB" w:rsidRDefault="00AA1279" w:rsidP="009E23E6">
            <w:pPr>
              <w:pStyle w:val="Heading2"/>
              <w:spacing w:beforeLines="40" w:before="96" w:afterLines="40" w:after="96"/>
              <w:jc w:val="center"/>
              <w:outlineLvl w:val="1"/>
              <w:rPr>
                <w:sz w:val="24"/>
                <w:szCs w:val="24"/>
              </w:rPr>
            </w:pPr>
            <w:r>
              <w:rPr>
                <w:sz w:val="24"/>
                <w:szCs w:val="24"/>
              </w:rPr>
              <w:t>Target Performance</w:t>
            </w:r>
          </w:p>
        </w:tc>
      </w:tr>
    </w:tbl>
    <w:tbl>
      <w:tblPr>
        <w:tblStyle w:val="TableGrid"/>
        <w:tblW w:w="0" w:type="auto"/>
        <w:tblLook w:val="04A0" w:firstRow="1" w:lastRow="0" w:firstColumn="1" w:lastColumn="0" w:noHBand="0" w:noVBand="1"/>
      </w:tblPr>
      <w:tblGrid>
        <w:gridCol w:w="3993"/>
        <w:gridCol w:w="5357"/>
      </w:tblGrid>
      <w:tr w:rsidR="00AA1279" w:rsidRPr="004B35EA" w14:paraId="7BB87B80" w14:textId="77777777" w:rsidTr="009E23E6">
        <w:tc>
          <w:tcPr>
            <w:tcW w:w="9350" w:type="dxa"/>
            <w:gridSpan w:val="2"/>
            <w:shd w:val="clear" w:color="auto" w:fill="D9D9D9" w:themeFill="background1" w:themeFillShade="D9"/>
          </w:tcPr>
          <w:p w14:paraId="416C885F" w14:textId="3FD26215" w:rsidR="00AA1279" w:rsidRPr="004B35EA" w:rsidRDefault="00AA1279" w:rsidP="009E23E6">
            <w:pPr>
              <w:pStyle w:val="Heading2"/>
              <w:spacing w:beforeLines="40" w:before="96" w:afterLines="40" w:after="96"/>
              <w:jc w:val="center"/>
              <w:outlineLvl w:val="1"/>
              <w:rPr>
                <w:b w:val="0"/>
                <w:sz w:val="22"/>
              </w:rPr>
            </w:pPr>
            <w:r w:rsidRPr="00BD5AD9">
              <w:rPr>
                <w:b w:val="0"/>
                <w:sz w:val="22"/>
              </w:rPr>
              <w:t xml:space="preserve">Lesson 3 – Investigating </w:t>
            </w:r>
            <w:r w:rsidR="00260F44">
              <w:rPr>
                <w:b w:val="0"/>
                <w:sz w:val="22"/>
              </w:rPr>
              <w:t>Bread Molding</w:t>
            </w:r>
            <w:r w:rsidRPr="00BD5AD9">
              <w:rPr>
                <w:b w:val="0"/>
                <w:sz w:val="22"/>
              </w:rPr>
              <w:t xml:space="preserve"> </w:t>
            </w:r>
            <w:r w:rsidRPr="004B35EA">
              <w:rPr>
                <w:b w:val="0"/>
                <w:sz w:val="22"/>
              </w:rPr>
              <w:t xml:space="preserve">(students as investigators and </w:t>
            </w:r>
            <w:r>
              <w:rPr>
                <w:b w:val="0"/>
                <w:sz w:val="22"/>
              </w:rPr>
              <w:t>questioners</w:t>
            </w:r>
            <w:r w:rsidRPr="004B35EA">
              <w:rPr>
                <w:b w:val="0"/>
                <w:sz w:val="22"/>
              </w:rPr>
              <w:t>)</w:t>
            </w:r>
          </w:p>
        </w:tc>
      </w:tr>
      <w:tr w:rsidR="00AA1279" w:rsidRPr="00CA53BB" w14:paraId="42581BBA" w14:textId="77777777" w:rsidTr="009E23E6">
        <w:tc>
          <w:tcPr>
            <w:tcW w:w="3993" w:type="dxa"/>
          </w:tcPr>
          <w:p w14:paraId="6F66D947" w14:textId="77777777" w:rsidR="00AA1279" w:rsidRPr="00FA38F4" w:rsidRDefault="00AA1279" w:rsidP="009E23E6">
            <w:pPr>
              <w:spacing w:before="120"/>
            </w:pPr>
            <w:r w:rsidRPr="00FA38F4">
              <w:t>Activity 3.1: Predictions and Planning about Bread Molding</w:t>
            </w:r>
          </w:p>
        </w:tc>
        <w:tc>
          <w:tcPr>
            <w:tcW w:w="5357" w:type="dxa"/>
          </w:tcPr>
          <w:p w14:paraId="57AA7BB1" w14:textId="77777777" w:rsidR="00AA1279" w:rsidRPr="00CA53BB" w:rsidRDefault="00AA1279" w:rsidP="009E23E6">
            <w:pPr>
              <w:spacing w:beforeLines="40" w:before="96" w:afterLines="40" w:after="96"/>
            </w:pPr>
            <w:r>
              <w:t xml:space="preserve">Students (a) develop hypotheses about how matter moves and changes and how energy changes when bread molds and (b) make predictions about how </w:t>
            </w:r>
            <w:r>
              <w:lastRenderedPageBreak/>
              <w:t>they can use their investigation tools—digital balances and BTB—to detect movements and changes in matter.</w:t>
            </w:r>
          </w:p>
        </w:tc>
      </w:tr>
      <w:tr w:rsidR="00AA1279" w:rsidRPr="00CA53BB" w14:paraId="427A495E" w14:textId="77777777" w:rsidTr="009E23E6">
        <w:tc>
          <w:tcPr>
            <w:tcW w:w="3993" w:type="dxa"/>
          </w:tcPr>
          <w:p w14:paraId="492C9406" w14:textId="77777777" w:rsidR="00AA1279" w:rsidRPr="00FA38F4" w:rsidRDefault="00AA1279" w:rsidP="009E23E6">
            <w:pPr>
              <w:spacing w:before="120"/>
            </w:pPr>
            <w:r w:rsidRPr="00FA38F4">
              <w:lastRenderedPageBreak/>
              <w:t xml:space="preserve">Activity 3.2: Observing Bread Molding </w:t>
            </w:r>
          </w:p>
        </w:tc>
        <w:tc>
          <w:tcPr>
            <w:tcW w:w="5357" w:type="dxa"/>
          </w:tcPr>
          <w:p w14:paraId="4E3781C5" w14:textId="77777777" w:rsidR="00AA1279" w:rsidRPr="00CA53BB" w:rsidRDefault="00AA1279" w:rsidP="009E23E6">
            <w:pPr>
              <w:spacing w:beforeLines="40" w:before="96" w:afterLines="40" w:after="96"/>
            </w:pPr>
            <w:r>
              <w:t>Students record data about changes in mass and BTB when bread molds and reach consensus about patterns in their data.</w:t>
            </w:r>
          </w:p>
        </w:tc>
      </w:tr>
      <w:tr w:rsidR="00AA1279" w:rsidRPr="00CA53BB" w14:paraId="060BDCB7" w14:textId="77777777" w:rsidTr="009E23E6">
        <w:tc>
          <w:tcPr>
            <w:tcW w:w="3993" w:type="dxa"/>
          </w:tcPr>
          <w:p w14:paraId="685D7D14" w14:textId="77777777" w:rsidR="00AA1279" w:rsidRPr="00FA38F4" w:rsidRDefault="00AA1279" w:rsidP="009E23E6">
            <w:pPr>
              <w:spacing w:before="120"/>
            </w:pPr>
            <w:r w:rsidRPr="00FA38F4">
              <w:t xml:space="preserve">Activity 3.3: Evidence-Based Arguments for Bread Molding </w:t>
            </w:r>
          </w:p>
        </w:tc>
        <w:tc>
          <w:tcPr>
            <w:tcW w:w="5357" w:type="dxa"/>
          </w:tcPr>
          <w:p w14:paraId="6594519D" w14:textId="77777777" w:rsidR="00AA1279" w:rsidRPr="00CA53BB" w:rsidRDefault="00AA1279" w:rsidP="009E23E6">
            <w:pPr>
              <w:spacing w:beforeLines="40" w:before="96" w:afterLines="40" w:after="96"/>
            </w:pPr>
            <w:r>
              <w:t>Students (a) use data from their investigations to develop evidence-based arguments about how matter moves and changes and how energy changes when bread molds, and (b) identify unanswered questions about matter movement and matter and energy change that the data are insufficient to address.</w:t>
            </w:r>
          </w:p>
        </w:tc>
      </w:tr>
    </w:tbl>
    <w:p w14:paraId="7830DCC1" w14:textId="77777777" w:rsidR="00B977E7" w:rsidRPr="00D438F2" w:rsidRDefault="00B977E7" w:rsidP="007C2011">
      <w:pPr>
        <w:pStyle w:val="Heading3"/>
      </w:pPr>
      <w:r w:rsidRPr="00D438F2">
        <w:t>NGSS Performance Expectations</w:t>
      </w:r>
    </w:p>
    <w:p w14:paraId="192B9CD0" w14:textId="77777777" w:rsidR="00141003" w:rsidRPr="00C30D5A" w:rsidRDefault="00141003" w:rsidP="00141003">
      <w:pPr>
        <w:ind w:right="36"/>
        <w:rPr>
          <w:b/>
          <w:color w:val="0000FF"/>
          <w:u w:val="single"/>
        </w:rPr>
      </w:pPr>
      <w:r w:rsidRPr="00C30D5A">
        <w:rPr>
          <w:b/>
        </w:rPr>
        <w:t>High School</w:t>
      </w:r>
    </w:p>
    <w:p w14:paraId="565F51DB" w14:textId="1EF144BD" w:rsidR="00141003" w:rsidRPr="00527E4E" w:rsidRDefault="00141003" w:rsidP="001002AD">
      <w:pPr>
        <w:pStyle w:val="ListParagraph"/>
        <w:numPr>
          <w:ilvl w:val="0"/>
          <w:numId w:val="4"/>
        </w:numPr>
      </w:pPr>
      <w:r w:rsidRPr="00527E4E">
        <w:t xml:space="preserve">Chemical Reactions. HS-PS1-7. Use mathematical representations to support the claim that atoms, and therefore mass, are conserved during a chemical reaction. </w:t>
      </w:r>
    </w:p>
    <w:p w14:paraId="21D4230A" w14:textId="355AF5AB" w:rsidR="00141003" w:rsidRDefault="00141003" w:rsidP="001002AD">
      <w:pPr>
        <w:pStyle w:val="ListParagraph"/>
        <w:numPr>
          <w:ilvl w:val="0"/>
          <w:numId w:val="4"/>
        </w:numPr>
      </w:pPr>
      <w:r w:rsidRPr="00527E4E">
        <w:t>Matter and Energy in Organisms and Ecosystems. HS-LS1-7. Use a model to illustrate that cellular respiration is a chemical process whereby the bonds of food molecules and oxygen molecules are broken and the bonds in new compounds are formed resulting in a net transfer of energy.</w:t>
      </w:r>
    </w:p>
    <w:p w14:paraId="014DE4FF" w14:textId="77777777" w:rsidR="00ED33F5" w:rsidRPr="009D439B" w:rsidRDefault="00ED33F5" w:rsidP="00ED33F5">
      <w:pPr>
        <w:ind w:right="36"/>
        <w:rPr>
          <w:b/>
        </w:rPr>
      </w:pPr>
      <w:r w:rsidRPr="009D439B">
        <w:rPr>
          <w:b/>
        </w:rPr>
        <w:t>Middle School</w:t>
      </w:r>
    </w:p>
    <w:p w14:paraId="7D8F6620" w14:textId="2CE7F7EB" w:rsidR="00ED33F5" w:rsidRPr="00527E4E" w:rsidRDefault="00ED33F5" w:rsidP="00ED33F5">
      <w:pPr>
        <w:pStyle w:val="ListParagraph"/>
        <w:numPr>
          <w:ilvl w:val="0"/>
          <w:numId w:val="4"/>
        </w:numPr>
        <w:rPr>
          <w:rStyle w:val="popup"/>
        </w:rPr>
      </w:pPr>
      <w:r w:rsidRPr="00527E4E">
        <w:t xml:space="preserve">Chemical Reactions. MS-PS1-2. Analyze and interpret data on the properties of substances before and after the substances interact to determine if a chemical reaction has occurred. </w:t>
      </w:r>
    </w:p>
    <w:p w14:paraId="309ADFFD" w14:textId="77777777" w:rsidR="00B977E7" w:rsidRDefault="00174185" w:rsidP="00B71E67">
      <w:pPr>
        <w:pStyle w:val="Heading2"/>
      </w:pPr>
      <w:r w:rsidRPr="00B71E67">
        <w:rPr>
          <w:color w:val="FF0000"/>
        </w:rPr>
        <w:t>Tab 3:</w:t>
      </w:r>
      <w:r>
        <w:t xml:space="preserve"> </w:t>
      </w:r>
      <w:r w:rsidR="00B977E7" w:rsidRPr="00D438F2">
        <w:t>Background Information</w:t>
      </w:r>
    </w:p>
    <w:p w14:paraId="408FAE79" w14:textId="77777777" w:rsidR="00174185" w:rsidRPr="00174185" w:rsidRDefault="00CC2673" w:rsidP="00B71E67">
      <w:pPr>
        <w:pStyle w:val="Heading3"/>
      </w:pPr>
      <w:r w:rsidRPr="005B7D9A">
        <w:rPr>
          <w:color w:val="00B050"/>
        </w:rPr>
        <w:t xml:space="preserve">Three-dimensional Learning Progression </w:t>
      </w:r>
      <w:r w:rsidRPr="00B71E67">
        <w:rPr>
          <w:color w:val="FF0000"/>
        </w:rPr>
        <w:t>(accordion)</w:t>
      </w:r>
    </w:p>
    <w:p w14:paraId="62B88367" w14:textId="02D4DE1B" w:rsidR="00141003" w:rsidRDefault="00141003" w:rsidP="00141003">
      <w:pPr>
        <w:tabs>
          <w:tab w:val="left" w:pos="9270"/>
        </w:tabs>
      </w:pPr>
      <w:bookmarkStart w:id="1" w:name="_Toc235692290"/>
      <w:r w:rsidRPr="009D439B">
        <w:t xml:space="preserve">This </w:t>
      </w:r>
      <w:r>
        <w:t>lesson</w:t>
      </w:r>
      <w:r w:rsidRPr="009D439B">
        <w:t xml:space="preserve"> will be particularly helpful for students struggling to identify that mass of </w:t>
      </w:r>
      <w:r>
        <w:t>decaying materials</w:t>
      </w:r>
      <w:r w:rsidRPr="009D439B">
        <w:t xml:space="preserve"> is lost to the air. Students </w:t>
      </w:r>
      <w:r>
        <w:t xml:space="preserve">conduct an investigation with bread molding and </w:t>
      </w:r>
      <w:r w:rsidRPr="009D439B">
        <w:t>observe an increase in CO</w:t>
      </w:r>
      <w:r w:rsidRPr="009D439B">
        <w:rPr>
          <w:vertAlign w:val="subscript"/>
        </w:rPr>
        <w:t>2</w:t>
      </w:r>
      <w:r w:rsidRPr="009D439B">
        <w:t xml:space="preserve"> in the air using BTB. Students must explain where the carbon atoms in the CO</w:t>
      </w:r>
      <w:r w:rsidRPr="009D439B">
        <w:rPr>
          <w:vertAlign w:val="subscript"/>
        </w:rPr>
        <w:t>2</w:t>
      </w:r>
      <w:r w:rsidRPr="009D439B">
        <w:t xml:space="preserve"> came from.</w:t>
      </w:r>
    </w:p>
    <w:p w14:paraId="5B95E247" w14:textId="001485D8" w:rsidR="00141003" w:rsidRPr="009D439B" w:rsidRDefault="00141003" w:rsidP="00141003">
      <w:r>
        <w:t>In this l</w:t>
      </w:r>
      <w:r w:rsidRPr="009D439B">
        <w:t xml:space="preserve">esson the students return to the </w:t>
      </w:r>
      <w:r>
        <w:t>guiding question for the u</w:t>
      </w:r>
      <w:r w:rsidRPr="009D439B">
        <w:t xml:space="preserve">nit about </w:t>
      </w:r>
      <w:r>
        <w:t xml:space="preserve">how </w:t>
      </w:r>
      <w:r w:rsidR="00084B74">
        <w:t>bread molds</w:t>
      </w:r>
      <w:r>
        <w:t xml:space="preserve">. </w:t>
      </w:r>
      <w:r w:rsidRPr="009D439B">
        <w:t>We will consistently focus on the idea that understanding carbon-transformin</w:t>
      </w:r>
      <w:r>
        <w:t>g processes involves answering the Three Q</w:t>
      </w:r>
      <w:r w:rsidRPr="009D439B">
        <w:t xml:space="preserve">uestions: </w:t>
      </w:r>
    </w:p>
    <w:p w14:paraId="2016B229" w14:textId="77777777" w:rsidR="00141003" w:rsidRPr="009D439B" w:rsidRDefault="00141003" w:rsidP="001002AD">
      <w:pPr>
        <w:pStyle w:val="ListParagraph"/>
        <w:numPr>
          <w:ilvl w:val="0"/>
          <w:numId w:val="5"/>
        </w:numPr>
        <w:tabs>
          <w:tab w:val="num" w:pos="630"/>
        </w:tabs>
        <w:ind w:hanging="450"/>
      </w:pPr>
      <w:r w:rsidRPr="009D439B">
        <w:rPr>
          <w:b/>
          <w:bCs/>
        </w:rPr>
        <w:t xml:space="preserve">The </w:t>
      </w:r>
      <w:r>
        <w:rPr>
          <w:b/>
          <w:bCs/>
        </w:rPr>
        <w:t xml:space="preserve">Matter </w:t>
      </w:r>
      <w:r w:rsidRPr="009D439B">
        <w:rPr>
          <w:b/>
          <w:bCs/>
        </w:rPr>
        <w:t xml:space="preserve">Movement Question: Where are </w:t>
      </w:r>
      <w:r>
        <w:rPr>
          <w:b/>
          <w:bCs/>
        </w:rPr>
        <w:t xml:space="preserve">molecules </w:t>
      </w:r>
      <w:r w:rsidRPr="009D439B">
        <w:rPr>
          <w:b/>
          <w:bCs/>
        </w:rPr>
        <w:t>moving?</w:t>
      </w:r>
      <w:r w:rsidRPr="009D439B">
        <w:t xml:space="preserve"> (</w:t>
      </w:r>
      <w:r>
        <w:t>How do molecules move to the location of the chemical change</w:t>
      </w:r>
      <w:r w:rsidRPr="009D439B">
        <w:t xml:space="preserve">? </w:t>
      </w:r>
      <w:r>
        <w:t>How do molecules move away from the location of the chemical change</w:t>
      </w:r>
      <w:r w:rsidRPr="009D439B">
        <w:t>?)</w:t>
      </w:r>
    </w:p>
    <w:p w14:paraId="21BD85BF" w14:textId="77777777" w:rsidR="00141003" w:rsidRPr="009D439B" w:rsidRDefault="00141003" w:rsidP="001002AD">
      <w:pPr>
        <w:pStyle w:val="ListParagraph"/>
        <w:numPr>
          <w:ilvl w:val="0"/>
          <w:numId w:val="5"/>
        </w:numPr>
        <w:tabs>
          <w:tab w:val="num" w:pos="630"/>
        </w:tabs>
        <w:ind w:hanging="450"/>
      </w:pPr>
      <w:r w:rsidRPr="009D439B">
        <w:rPr>
          <w:b/>
          <w:bCs/>
        </w:rPr>
        <w:t xml:space="preserve">The </w:t>
      </w:r>
      <w:r>
        <w:rPr>
          <w:b/>
          <w:bCs/>
        </w:rPr>
        <w:t xml:space="preserve">Matter Change </w:t>
      </w:r>
      <w:r w:rsidRPr="009D439B">
        <w:rPr>
          <w:b/>
          <w:bCs/>
        </w:rPr>
        <w:t xml:space="preserve">Question: </w:t>
      </w:r>
      <w:r>
        <w:rPr>
          <w:b/>
          <w:bCs/>
        </w:rPr>
        <w:t>How are atoms in molecules being rearranged into different molecules</w:t>
      </w:r>
      <w:r w:rsidRPr="009D439B">
        <w:rPr>
          <w:b/>
          <w:bCs/>
        </w:rPr>
        <w:t xml:space="preserve">? </w:t>
      </w:r>
      <w:r w:rsidRPr="009D439B">
        <w:t xml:space="preserve">(What molecules are carbon atoms in before </w:t>
      </w:r>
      <w:r>
        <w:t>and after the chemical change</w:t>
      </w:r>
      <w:r w:rsidRPr="009D439B">
        <w:t xml:space="preserve">? </w:t>
      </w:r>
      <w:r>
        <w:t>What other molecules are involved</w:t>
      </w:r>
      <w:r w:rsidRPr="009D439B">
        <w:t>?)</w:t>
      </w:r>
    </w:p>
    <w:p w14:paraId="7EC0A25C" w14:textId="77777777" w:rsidR="00141003" w:rsidRDefault="00141003" w:rsidP="001002AD">
      <w:pPr>
        <w:pStyle w:val="ListParagraph"/>
        <w:numPr>
          <w:ilvl w:val="0"/>
          <w:numId w:val="5"/>
        </w:numPr>
        <w:tabs>
          <w:tab w:val="num" w:pos="630"/>
        </w:tabs>
        <w:ind w:hanging="450"/>
      </w:pPr>
      <w:r w:rsidRPr="009D439B">
        <w:rPr>
          <w:b/>
          <w:bCs/>
        </w:rPr>
        <w:t xml:space="preserve">The Energy </w:t>
      </w:r>
      <w:r>
        <w:rPr>
          <w:b/>
          <w:bCs/>
        </w:rPr>
        <w:t xml:space="preserve">Change </w:t>
      </w:r>
      <w:r w:rsidRPr="009D439B">
        <w:rPr>
          <w:b/>
          <w:bCs/>
        </w:rPr>
        <w:t>Question: What is happening to energy? (</w:t>
      </w:r>
      <w:r w:rsidRPr="009D439B">
        <w:t xml:space="preserve">What forms of energy are involved? </w:t>
      </w:r>
      <w:r>
        <w:t>What energy transformations take place during the chemical change</w:t>
      </w:r>
      <w:r w:rsidRPr="009D439B">
        <w:t xml:space="preserve">?) </w:t>
      </w:r>
    </w:p>
    <w:p w14:paraId="3F21A98B" w14:textId="77777777" w:rsidR="00141003" w:rsidRPr="009D439B" w:rsidRDefault="00141003" w:rsidP="00141003">
      <w:r w:rsidRPr="009D439B">
        <w:rPr>
          <w:b/>
        </w:rPr>
        <w:lastRenderedPageBreak/>
        <w:t xml:space="preserve">Matter (the </w:t>
      </w:r>
      <w:r>
        <w:rPr>
          <w:b/>
        </w:rPr>
        <w:t xml:space="preserve">Matter </w:t>
      </w:r>
      <w:r w:rsidRPr="009D439B">
        <w:rPr>
          <w:b/>
        </w:rPr>
        <w:t xml:space="preserve">Movement and </w:t>
      </w:r>
      <w:r>
        <w:rPr>
          <w:b/>
        </w:rPr>
        <w:t xml:space="preserve">Matter Change </w:t>
      </w:r>
      <w:r w:rsidRPr="009D439B">
        <w:rPr>
          <w:b/>
        </w:rPr>
        <w:t xml:space="preserve">Questions). </w:t>
      </w:r>
      <w:r w:rsidRPr="009D439B">
        <w:t>We find that even students who have learned how to balance chemical equations do not appreciate the meaning of the procedure:</w:t>
      </w:r>
    </w:p>
    <w:p w14:paraId="097218BC" w14:textId="77777777" w:rsidR="00141003" w:rsidRPr="009D439B" w:rsidRDefault="00141003" w:rsidP="001002AD">
      <w:pPr>
        <w:pStyle w:val="ListParagraph"/>
        <w:numPr>
          <w:ilvl w:val="0"/>
          <w:numId w:val="7"/>
        </w:numPr>
        <w:ind w:left="360"/>
      </w:pPr>
      <w:r w:rsidRPr="009D439B">
        <w:t>Conservation of atoms</w:t>
      </w:r>
      <w:r>
        <w:t xml:space="preserve"> (the Matter Change Question)</w:t>
      </w:r>
      <w:r w:rsidRPr="009D439B">
        <w:t xml:space="preserve">: The numbers of atoms on the left and right side of a chemical equation have to be the same because they are THE SAME ATOMS! A chemical equation just shows how they are being rearranged into new molecules.  </w:t>
      </w:r>
    </w:p>
    <w:p w14:paraId="792B9299" w14:textId="77777777" w:rsidR="00141003" w:rsidRPr="009D439B" w:rsidRDefault="00141003" w:rsidP="001002AD">
      <w:pPr>
        <w:pStyle w:val="ListParagraph"/>
        <w:numPr>
          <w:ilvl w:val="0"/>
          <w:numId w:val="7"/>
        </w:numPr>
        <w:ind w:left="360"/>
      </w:pPr>
      <w:r w:rsidRPr="009D439B">
        <w:t xml:space="preserve">Conservation of mass (the </w:t>
      </w:r>
      <w:r>
        <w:t xml:space="preserve">Matter </w:t>
      </w:r>
      <w:r w:rsidRPr="009D439B">
        <w:t>Movement Question): ALL the mass of any material is in its atoms (and none of the mass is in the bonds, which are just attractive forces between atoms). So, the mass of the products is always the same as the mass of the reactants.</w:t>
      </w:r>
    </w:p>
    <w:p w14:paraId="17A40187" w14:textId="2E5F6A70" w:rsidR="00141003" w:rsidRPr="009D439B" w:rsidRDefault="00141003" w:rsidP="00141003">
      <w:r w:rsidRPr="009D439B">
        <w:rPr>
          <w:b/>
        </w:rPr>
        <w:t xml:space="preserve">Energy (the Energy </w:t>
      </w:r>
      <w:r>
        <w:rPr>
          <w:b/>
        </w:rPr>
        <w:t xml:space="preserve">Change </w:t>
      </w:r>
      <w:r w:rsidRPr="009D439B">
        <w:rPr>
          <w:b/>
        </w:rPr>
        <w:t xml:space="preserve">Question). </w:t>
      </w:r>
      <w:r w:rsidRPr="009D439B">
        <w:t xml:space="preserve">Chemists, physicists, and biologists have many different conventions for describing and measuring chemical energy. We have a deeper explanation of the conventions used in </w:t>
      </w:r>
      <w:r w:rsidRPr="009D439B">
        <w:rPr>
          <w:i/>
        </w:rPr>
        <w:t>Carbon TIME</w:t>
      </w:r>
      <w:r>
        <w:t xml:space="preserve"> u</w:t>
      </w:r>
      <w:r w:rsidRPr="009D439B">
        <w:t xml:space="preserve">nits and how they relate to conventions used in different scientific fields </w:t>
      </w:r>
      <w:r w:rsidRPr="001B776C">
        <w:t xml:space="preserve">in a document called </w:t>
      </w:r>
      <w:r w:rsidRPr="00D174C5">
        <w:rPr>
          <w:i/>
          <w:color w:val="0432FF"/>
        </w:rPr>
        <w:t>Carbon TIME</w:t>
      </w:r>
      <w:r w:rsidRPr="00D174C5">
        <w:rPr>
          <w:color w:val="0432FF"/>
        </w:rPr>
        <w:t xml:space="preserve"> Content Simplifications</w:t>
      </w:r>
      <w:r w:rsidRPr="001B776C">
        <w:t>.</w:t>
      </w:r>
      <w:r w:rsidRPr="009D439B">
        <w:t xml:space="preserve"> Here are some key points:</w:t>
      </w:r>
    </w:p>
    <w:p w14:paraId="09DB5AF5" w14:textId="77777777" w:rsidR="00141003" w:rsidRPr="009D439B" w:rsidRDefault="00141003" w:rsidP="001002AD">
      <w:pPr>
        <w:pStyle w:val="ListParagraph"/>
        <w:numPr>
          <w:ilvl w:val="0"/>
          <w:numId w:val="8"/>
        </w:numPr>
        <w:ind w:left="360"/>
      </w:pPr>
      <w:r w:rsidRPr="009D439B">
        <w:t xml:space="preserve">All bond energies are </w:t>
      </w:r>
      <w:r w:rsidRPr="009D439B">
        <w:rPr>
          <w:i/>
        </w:rPr>
        <w:t xml:space="preserve">negative </w:t>
      </w:r>
      <w:r w:rsidRPr="009D439B">
        <w:t xml:space="preserve">relative to individual atoms. So, during a chemical reaction, it always takes energy (the activation energy) to break bonds. Then, energy is released when new bonds are formed.  </w:t>
      </w:r>
    </w:p>
    <w:p w14:paraId="3F3D2459" w14:textId="77777777" w:rsidR="00141003" w:rsidRPr="009D439B" w:rsidRDefault="00141003" w:rsidP="001002AD">
      <w:pPr>
        <w:pStyle w:val="ListParagraph"/>
        <w:numPr>
          <w:ilvl w:val="0"/>
          <w:numId w:val="8"/>
        </w:numPr>
        <w:ind w:left="360"/>
      </w:pPr>
      <w:r w:rsidRPr="009D439B">
        <w:t>Whether a chemical reaction releases energy or not depends on the total energy of the reactants, compared with the total energy of the products. So, energy is released when the total bond energy of the products is lower (i.e., more negative relative to individual atoms) than the energy of the reactants.</w:t>
      </w:r>
    </w:p>
    <w:p w14:paraId="27A83EC7" w14:textId="77777777" w:rsidR="00141003" w:rsidRPr="009D439B" w:rsidRDefault="00141003" w:rsidP="001002AD">
      <w:pPr>
        <w:pStyle w:val="ListParagraph"/>
        <w:numPr>
          <w:ilvl w:val="0"/>
          <w:numId w:val="8"/>
        </w:numPr>
        <w:ind w:left="360"/>
      </w:pPr>
      <w:r w:rsidRPr="009D439B">
        <w:t>In systems like our atmosphere, where excess oxygen is always present, the most abundant sources of chemical energy are substances that release energy when they are oxidized (e.g., substances with C-C and C-H bonds).</w:t>
      </w:r>
    </w:p>
    <w:p w14:paraId="7C7D26F7" w14:textId="77777777" w:rsidR="00141003" w:rsidRPr="009D439B" w:rsidRDefault="00141003" w:rsidP="00141003">
      <w:r w:rsidRPr="009D439B">
        <w:t>Our research has consistently showed that these ideas are extremely difficult for students who have not formally studied chemistry. We therefore use the convention of twist ties to identify bonds that release</w:t>
      </w:r>
      <w:r>
        <w:t xml:space="preserve"> energy when they are oxidized.</w:t>
      </w:r>
    </w:p>
    <w:p w14:paraId="684CC74A" w14:textId="77777777" w:rsidR="00141003" w:rsidRPr="009D439B" w:rsidRDefault="00141003" w:rsidP="00141003">
      <w:r>
        <w:t>The investigations in all u</w:t>
      </w:r>
      <w:r w:rsidRPr="009D439B">
        <w:t>nits will make use of two essential tools:</w:t>
      </w:r>
    </w:p>
    <w:p w14:paraId="648661EF" w14:textId="77777777" w:rsidR="00141003" w:rsidRPr="009D439B" w:rsidRDefault="00141003" w:rsidP="001002AD">
      <w:pPr>
        <w:pStyle w:val="ListParagraph"/>
        <w:numPr>
          <w:ilvl w:val="0"/>
          <w:numId w:val="6"/>
        </w:numPr>
        <w:ind w:left="360"/>
      </w:pPr>
      <w:r w:rsidRPr="009D439B">
        <w:t xml:space="preserve">Digital balances.  Students can detect movement of atoms (the </w:t>
      </w:r>
      <w:r>
        <w:t xml:space="preserve">Matter </w:t>
      </w:r>
      <w:r w:rsidRPr="009D439B">
        <w:t xml:space="preserve">Movement Question) by measuring differences in mass. </w:t>
      </w:r>
      <w:r>
        <w:t xml:space="preserve">In this activity students will be able to observe changes in the combined system that includes both bread and mold. </w:t>
      </w:r>
    </w:p>
    <w:p w14:paraId="1267F7ED" w14:textId="77777777" w:rsidR="00141003" w:rsidRDefault="00141003" w:rsidP="001002AD">
      <w:pPr>
        <w:pStyle w:val="ListParagraph"/>
        <w:numPr>
          <w:ilvl w:val="0"/>
          <w:numId w:val="6"/>
        </w:numPr>
        <w:tabs>
          <w:tab w:val="left" w:pos="9270"/>
        </w:tabs>
        <w:ind w:left="360"/>
      </w:pPr>
      <w:r w:rsidRPr="009D439B">
        <w:t>Bromothymol blue (BTB) is an indicator that changes from blue to yellow in response to high levels of CO</w:t>
      </w:r>
      <w:r w:rsidRPr="009D439B">
        <w:rPr>
          <w:vertAlign w:val="subscript"/>
        </w:rPr>
        <w:t>2</w:t>
      </w:r>
      <w:r w:rsidRPr="009D439B">
        <w:t xml:space="preserve">. Thus, changes in BTB can partially answer the </w:t>
      </w:r>
      <w:r>
        <w:t xml:space="preserve">Matter Change </w:t>
      </w:r>
      <w:r w:rsidRPr="009D439B">
        <w:t xml:space="preserve">Question by detecting whether </w:t>
      </w:r>
      <w:r>
        <w:t>there is a chemical change that has CO</w:t>
      </w:r>
      <w:r>
        <w:rPr>
          <w:vertAlign w:val="subscript"/>
        </w:rPr>
        <w:t>2</w:t>
      </w:r>
      <w:r>
        <w:t xml:space="preserve"> as a reactant or product.</w:t>
      </w:r>
    </w:p>
    <w:p w14:paraId="2495550D" w14:textId="77777777" w:rsidR="00AB0FAB" w:rsidRPr="00D438F2" w:rsidRDefault="00AB0FAB" w:rsidP="00B71E67">
      <w:pPr>
        <w:pStyle w:val="Heading3"/>
      </w:pPr>
      <w:r>
        <w:t xml:space="preserve">Key Ideas and Practices for Each Activity </w:t>
      </w:r>
      <w:r w:rsidRPr="00B71E67">
        <w:rPr>
          <w:color w:val="FF0000"/>
        </w:rPr>
        <w:t>(accordion)</w:t>
      </w:r>
    </w:p>
    <w:p w14:paraId="0B6387DA" w14:textId="4FD75D1E" w:rsidR="00141003" w:rsidRDefault="00141003" w:rsidP="00141003">
      <w:r>
        <w:t xml:space="preserve">Activity 3.1 is the </w:t>
      </w:r>
      <w:r w:rsidRPr="00BC1B08">
        <w:rPr>
          <w:b/>
        </w:rPr>
        <w:t xml:space="preserve">Predictions </w:t>
      </w:r>
      <w:r w:rsidR="00084B74">
        <w:rPr>
          <w:b/>
        </w:rPr>
        <w:t xml:space="preserve">and Planning </w:t>
      </w:r>
      <w:r w:rsidRPr="00BC1B08">
        <w:rPr>
          <w:b/>
        </w:rPr>
        <w:t>Phase</w:t>
      </w:r>
      <w:r>
        <w:t xml:space="preserve"> of the instructional model (beginning the climb up the triangle). During this phase, students record their predictions and express ideas about what happens to matter when bread molds. They use the </w:t>
      </w:r>
      <w:r w:rsidRPr="00BC1B08">
        <w:rPr>
          <w:b/>
        </w:rPr>
        <w:t xml:space="preserve">Predictions </w:t>
      </w:r>
      <w:r w:rsidR="00084B74">
        <w:rPr>
          <w:b/>
        </w:rPr>
        <w:t xml:space="preserve">and Planning </w:t>
      </w:r>
      <w:r w:rsidRPr="00BC1B08">
        <w:rPr>
          <w:b/>
        </w:rPr>
        <w:t xml:space="preserve">Tool </w:t>
      </w:r>
      <w:r>
        <w:t xml:space="preserve">to do this. </w:t>
      </w:r>
    </w:p>
    <w:p w14:paraId="045F6E3F" w14:textId="77777777" w:rsidR="00141003" w:rsidRDefault="00141003" w:rsidP="00141003">
      <w:r>
        <w:t xml:space="preserve">Activity 3.2 is the </w:t>
      </w:r>
      <w:r w:rsidRPr="00BC1B08">
        <w:rPr>
          <w:b/>
        </w:rPr>
        <w:t>Observations Phase</w:t>
      </w:r>
      <w:r>
        <w:t xml:space="preserve"> of the instructional model (going up the triangle). During this phase, the students record the results of their bread mold investigation and try to identify patterns in their data and observations. The important practices students focus on in this activity are 1) making measurements and observations, 2) recording their data and evidence, and 3) reaching consensus about patterns in results. They use the </w:t>
      </w:r>
      <w:r w:rsidRPr="00BC1B08">
        <w:rPr>
          <w:b/>
        </w:rPr>
        <w:t>Observations Worksheet</w:t>
      </w:r>
      <w:r>
        <w:rPr>
          <w:b/>
        </w:rPr>
        <w:t xml:space="preserve"> </w:t>
      </w:r>
      <w:r w:rsidRPr="002124E1">
        <w:t>and</w:t>
      </w:r>
      <w:r>
        <w:rPr>
          <w:b/>
        </w:rPr>
        <w:t xml:space="preserve"> Class Results Poster</w:t>
      </w:r>
      <w:r>
        <w:t xml:space="preserve"> to do this.</w:t>
      </w:r>
    </w:p>
    <w:p w14:paraId="5C151544" w14:textId="15045D45" w:rsidR="00141003" w:rsidRDefault="00141003" w:rsidP="00141003">
      <w:r>
        <w:lastRenderedPageBreak/>
        <w:t xml:space="preserve">Activity 3.3 the </w:t>
      </w:r>
      <w:r w:rsidRPr="00BC1B08">
        <w:rPr>
          <w:b/>
        </w:rPr>
        <w:t>Evidence-Based Arguments Phase</w:t>
      </w:r>
      <w:r>
        <w:t xml:space="preserve"> of the instructional model (going up the triangle). During this phase, the students review the data and observations from their investigation of bread molding and develop arguments for what happened during the investigation. In this phase, they also identify unanswered questions: at this point they have collected data and observations about macroscopic scale changes (BTB color change and mass change), but they do not have an argument for what is happening at the atomic-molecular scale (unless they are able to make predictions based on their experience</w:t>
      </w:r>
      <w:r w:rsidR="00084B74">
        <w:t>s</w:t>
      </w:r>
      <w:r>
        <w:t xml:space="preserve"> from the </w:t>
      </w:r>
      <w:r w:rsidRPr="00C141B9">
        <w:rPr>
          <w:i/>
        </w:rPr>
        <w:t>Animals</w:t>
      </w:r>
      <w:r>
        <w:t xml:space="preserve"> </w:t>
      </w:r>
      <w:r w:rsidR="00084B74">
        <w:t xml:space="preserve">and/or </w:t>
      </w:r>
      <w:r w:rsidR="00084B74">
        <w:rPr>
          <w:i/>
        </w:rPr>
        <w:t xml:space="preserve">Plants </w:t>
      </w:r>
      <w:proofErr w:type="spellStart"/>
      <w:r>
        <w:t>uni</w:t>
      </w:r>
      <w:r w:rsidR="00084B74">
        <w:t>s</w:t>
      </w:r>
      <w:r>
        <w:t>t</w:t>
      </w:r>
      <w:proofErr w:type="spellEnd"/>
      <w:r>
        <w:t xml:space="preserve">). They use the </w:t>
      </w:r>
      <w:r w:rsidRPr="00A7045B">
        <w:rPr>
          <w:b/>
        </w:rPr>
        <w:t>Evidence-Based Arguments Tool</w:t>
      </w:r>
      <w:r>
        <w:t xml:space="preserve"> to record their arguments at this phase.</w:t>
      </w:r>
    </w:p>
    <w:p w14:paraId="46C8409C" w14:textId="2FDDBC41" w:rsidR="00141003" w:rsidRPr="00D438F2" w:rsidRDefault="00141003" w:rsidP="00141003">
      <w:pPr>
        <w:pStyle w:val="standard"/>
        <w:ind w:firstLine="0"/>
      </w:pPr>
      <w:r w:rsidRPr="00D438F2">
        <w:rPr>
          <w:rStyle w:val="Heading3Char"/>
        </w:rPr>
        <w:t xml:space="preserve">Key </w:t>
      </w:r>
      <w:r>
        <w:rPr>
          <w:rStyle w:val="Heading3Char"/>
        </w:rPr>
        <w:t>C</w:t>
      </w:r>
      <w:r w:rsidRPr="00D438F2">
        <w:rPr>
          <w:rStyle w:val="Heading3Char"/>
        </w:rPr>
        <w:t>arbon-</w:t>
      </w:r>
      <w:r>
        <w:rPr>
          <w:rStyle w:val="Heading3Char"/>
        </w:rPr>
        <w:t>T</w:t>
      </w:r>
      <w:r w:rsidRPr="00D438F2">
        <w:rPr>
          <w:rStyle w:val="Heading3Char"/>
        </w:rPr>
        <w:t xml:space="preserve">ransforming </w:t>
      </w:r>
      <w:r>
        <w:rPr>
          <w:rStyle w:val="Heading3Char"/>
        </w:rPr>
        <w:t>Pr</w:t>
      </w:r>
      <w:r w:rsidRPr="00D438F2">
        <w:rPr>
          <w:rStyle w:val="Heading3Char"/>
        </w:rPr>
        <w:t>ocesses:</w:t>
      </w:r>
      <w:r w:rsidRPr="00D438F2">
        <w:rPr>
          <w:rFonts w:eastAsia="Calibri"/>
        </w:rPr>
        <w:t xml:space="preserve"> </w:t>
      </w:r>
      <w:r>
        <w:rPr>
          <w:rFonts w:eastAsia="Calibri"/>
        </w:rPr>
        <w:t>Digestion, Biosynthesis, and Cellular Respiration</w:t>
      </w:r>
    </w:p>
    <w:p w14:paraId="031C3DE6" w14:textId="77777777" w:rsidR="005863D3" w:rsidRPr="00D438F2" w:rsidRDefault="00AB0FAB" w:rsidP="00B71E67">
      <w:pPr>
        <w:pStyle w:val="Heading3"/>
        <w:rPr>
          <w:rFonts w:eastAsia="Calibri"/>
        </w:rPr>
      </w:pPr>
      <w:r>
        <w:t xml:space="preserve">Content Boundaries and Extensions </w:t>
      </w:r>
      <w:r w:rsidRPr="00B71E67">
        <w:rPr>
          <w:color w:val="FF0000"/>
        </w:rPr>
        <w:t>(accordion)</w:t>
      </w:r>
    </w:p>
    <w:p w14:paraId="46D63EF4" w14:textId="77777777" w:rsidR="0096219E" w:rsidRPr="00D438F2" w:rsidRDefault="00AB0FAB" w:rsidP="00B71E67">
      <w:pPr>
        <w:pStyle w:val="Heading2"/>
      </w:pPr>
      <w:r w:rsidRPr="00B71E67">
        <w:rPr>
          <w:color w:val="FF0000"/>
        </w:rPr>
        <w:t>Tab 4:</w:t>
      </w:r>
      <w:r>
        <w:t xml:space="preserve"> </w:t>
      </w:r>
      <w:r w:rsidR="0096219E" w:rsidRPr="00D438F2">
        <w:t>Talk and Writing</w:t>
      </w:r>
    </w:p>
    <w:p w14:paraId="36AD5F13" w14:textId="46117208" w:rsidR="00C63D29" w:rsidRDefault="00C63D29" w:rsidP="00C63D29">
      <w:r w:rsidRPr="00D438F2">
        <w:t xml:space="preserve">At this stage in the unit, </w:t>
      </w:r>
      <w:r>
        <w:t>students will complete the inquiry and application sequences for bread molding—they go both up and down the triangle.</w:t>
      </w:r>
      <w:r w:rsidRPr="00D438F2">
        <w:rPr>
          <w:b/>
        </w:rPr>
        <w:t xml:space="preserve"> </w:t>
      </w:r>
      <w:r w:rsidRPr="00E62706">
        <w:t xml:space="preserve">This means that they </w:t>
      </w:r>
      <w:r>
        <w:t>will go through</w:t>
      </w:r>
      <w:r w:rsidRPr="00E62706">
        <w:t xml:space="preserve"> the</w:t>
      </w:r>
      <w:r>
        <w:rPr>
          <w:b/>
        </w:rPr>
        <w:t xml:space="preserve"> Predictions</w:t>
      </w:r>
      <w:r w:rsidR="00084B74">
        <w:rPr>
          <w:b/>
        </w:rPr>
        <w:t xml:space="preserve"> and Planning</w:t>
      </w:r>
      <w:r>
        <w:rPr>
          <w:b/>
        </w:rPr>
        <w:t xml:space="preserve"> Phase, </w:t>
      </w:r>
      <w:r w:rsidRPr="00E62706">
        <w:t>the</w:t>
      </w:r>
      <w:r>
        <w:rPr>
          <w:b/>
        </w:rPr>
        <w:t xml:space="preserve"> Observations Phase, and </w:t>
      </w:r>
      <w:r w:rsidRPr="00E62706">
        <w:t>the</w:t>
      </w:r>
      <w:r>
        <w:rPr>
          <w:b/>
        </w:rPr>
        <w:t xml:space="preserve"> Evidence-Based Arguments Phase </w:t>
      </w:r>
      <w:r>
        <w:t>in one l</w:t>
      </w:r>
      <w:r w:rsidRPr="00E62706">
        <w:t>esson.</w:t>
      </w:r>
      <w:r>
        <w:t xml:space="preserve"> </w:t>
      </w:r>
      <w:r w:rsidRPr="00D438F2">
        <w:t>The table</w:t>
      </w:r>
      <w:r>
        <w:t>s below show</w:t>
      </w:r>
      <w:r w:rsidRPr="00D438F2">
        <w:t xml:space="preserve"> specific talk and writing goals for </w:t>
      </w:r>
      <w:r>
        <w:t>these</w:t>
      </w:r>
      <w:r w:rsidRPr="00D438F2">
        <w:t xml:space="preserve"> phase</w:t>
      </w:r>
      <w:r>
        <w:t>s</w:t>
      </w:r>
      <w:r w:rsidRPr="00D438F2">
        <w:t xml:space="preserve"> of the unit. </w:t>
      </w:r>
    </w:p>
    <w:tbl>
      <w:tblPr>
        <w:tblStyle w:val="TableGrid"/>
        <w:tblW w:w="0" w:type="auto"/>
        <w:tblInd w:w="108" w:type="dxa"/>
        <w:tblLook w:val="04A0" w:firstRow="1" w:lastRow="0" w:firstColumn="1" w:lastColumn="0" w:noHBand="0" w:noVBand="1"/>
      </w:tblPr>
      <w:tblGrid>
        <w:gridCol w:w="2669"/>
        <w:gridCol w:w="4169"/>
        <w:gridCol w:w="2404"/>
      </w:tblGrid>
      <w:tr w:rsidR="00C63D29" w:rsidRPr="00A35C5A" w14:paraId="007BFE31" w14:textId="77777777" w:rsidTr="009E23E6">
        <w:tc>
          <w:tcPr>
            <w:tcW w:w="2700" w:type="dxa"/>
            <w:shd w:val="clear" w:color="auto" w:fill="7F7F7F" w:themeFill="text1" w:themeFillTint="80"/>
          </w:tcPr>
          <w:p w14:paraId="4F427033" w14:textId="77777777" w:rsidR="00C63D29" w:rsidRPr="00A35C5A" w:rsidRDefault="00C63D29" w:rsidP="009E23E6">
            <w:pPr>
              <w:jc w:val="center"/>
              <w:rPr>
                <w:color w:val="FFFFFF" w:themeColor="background1"/>
                <w:sz w:val="20"/>
                <w:szCs w:val="20"/>
              </w:rPr>
            </w:pPr>
            <w:r w:rsidRPr="00A35C5A">
              <w:rPr>
                <w:color w:val="FFFFFF" w:themeColor="background1"/>
                <w:sz w:val="20"/>
                <w:szCs w:val="20"/>
              </w:rPr>
              <w:t>Talk and Writing Goals for the Predictions Phase</w:t>
            </w:r>
          </w:p>
        </w:tc>
        <w:tc>
          <w:tcPr>
            <w:tcW w:w="4230" w:type="dxa"/>
            <w:shd w:val="clear" w:color="auto" w:fill="7F7F7F" w:themeFill="text1" w:themeFillTint="80"/>
          </w:tcPr>
          <w:p w14:paraId="42D72800" w14:textId="77777777" w:rsidR="00C63D29" w:rsidRPr="00A35C5A" w:rsidRDefault="00C63D29" w:rsidP="009E23E6">
            <w:pPr>
              <w:jc w:val="center"/>
              <w:rPr>
                <w:color w:val="FFFFFF" w:themeColor="background1"/>
                <w:sz w:val="20"/>
                <w:szCs w:val="20"/>
              </w:rPr>
            </w:pPr>
            <w:r w:rsidRPr="00A35C5A">
              <w:rPr>
                <w:color w:val="FFFFFF" w:themeColor="background1"/>
                <w:sz w:val="20"/>
                <w:szCs w:val="20"/>
              </w:rPr>
              <w:t>Teacher Talk Strategies That Support This Goal</w:t>
            </w:r>
          </w:p>
        </w:tc>
        <w:tc>
          <w:tcPr>
            <w:tcW w:w="2430" w:type="dxa"/>
            <w:shd w:val="clear" w:color="auto" w:fill="7F7F7F" w:themeFill="text1" w:themeFillTint="80"/>
          </w:tcPr>
          <w:p w14:paraId="53265447" w14:textId="77777777" w:rsidR="00C63D29" w:rsidRPr="00A35C5A" w:rsidRDefault="00C63D29" w:rsidP="009E23E6">
            <w:pPr>
              <w:jc w:val="center"/>
              <w:rPr>
                <w:color w:val="FFFFFF" w:themeColor="background1"/>
                <w:sz w:val="20"/>
                <w:szCs w:val="20"/>
              </w:rPr>
            </w:pPr>
            <w:r w:rsidRPr="00A35C5A">
              <w:rPr>
                <w:color w:val="FFFFFF" w:themeColor="background1"/>
                <w:sz w:val="20"/>
                <w:szCs w:val="20"/>
              </w:rPr>
              <w:t>Curriculum Components That Support This Goal</w:t>
            </w:r>
          </w:p>
        </w:tc>
      </w:tr>
      <w:tr w:rsidR="00C63D29" w:rsidRPr="00A35C5A" w14:paraId="3C4F7891" w14:textId="77777777" w:rsidTr="009E23E6">
        <w:tc>
          <w:tcPr>
            <w:tcW w:w="2700" w:type="dxa"/>
          </w:tcPr>
          <w:p w14:paraId="2FD33B79" w14:textId="77777777" w:rsidR="00C63D29" w:rsidRPr="00A35C5A" w:rsidRDefault="00C63D29" w:rsidP="009E23E6">
            <w:pPr>
              <w:rPr>
                <w:sz w:val="20"/>
                <w:szCs w:val="20"/>
              </w:rPr>
            </w:pPr>
            <w:r w:rsidRPr="00A35C5A">
              <w:rPr>
                <w:sz w:val="20"/>
                <w:szCs w:val="20"/>
              </w:rPr>
              <w:t>Treat this as elicitation and brainstorming (like the Expressing Ideas Phase), but with more directed questioning.</w:t>
            </w:r>
          </w:p>
        </w:tc>
        <w:tc>
          <w:tcPr>
            <w:tcW w:w="4230" w:type="dxa"/>
          </w:tcPr>
          <w:p w14:paraId="559D6819" w14:textId="77777777" w:rsidR="00C63D29" w:rsidRPr="00A35C5A" w:rsidRDefault="00C63D29" w:rsidP="009E23E6">
            <w:pPr>
              <w:rPr>
                <w:i/>
                <w:sz w:val="20"/>
                <w:szCs w:val="20"/>
              </w:rPr>
            </w:pPr>
            <w:r w:rsidRPr="00A35C5A">
              <w:rPr>
                <w:i/>
                <w:sz w:val="20"/>
                <w:szCs w:val="20"/>
              </w:rPr>
              <w:t xml:space="preserve">Now that we have set up the investigation, we want to predict what we think will happen to matter and energy. </w:t>
            </w:r>
          </w:p>
        </w:tc>
        <w:tc>
          <w:tcPr>
            <w:tcW w:w="2430" w:type="dxa"/>
          </w:tcPr>
          <w:p w14:paraId="12AF75F1" w14:textId="77777777" w:rsidR="00C63D29" w:rsidRPr="00A35C5A" w:rsidRDefault="00C63D29" w:rsidP="009E23E6">
            <w:pPr>
              <w:rPr>
                <w:sz w:val="20"/>
                <w:szCs w:val="20"/>
              </w:rPr>
            </w:pPr>
            <w:r w:rsidRPr="00A35C5A">
              <w:rPr>
                <w:sz w:val="20"/>
                <w:szCs w:val="20"/>
              </w:rPr>
              <w:t>Three Questions Handout</w:t>
            </w:r>
          </w:p>
          <w:p w14:paraId="704C5B17" w14:textId="34719FAA" w:rsidR="00C63D29" w:rsidRPr="00A35C5A" w:rsidRDefault="00C63D29" w:rsidP="009E23E6">
            <w:pPr>
              <w:rPr>
                <w:b/>
                <w:sz w:val="20"/>
                <w:szCs w:val="20"/>
              </w:rPr>
            </w:pPr>
            <w:r w:rsidRPr="00A35C5A">
              <w:rPr>
                <w:b/>
                <w:sz w:val="20"/>
                <w:szCs w:val="20"/>
              </w:rPr>
              <w:t>Predictions</w:t>
            </w:r>
            <w:r w:rsidR="00084B74">
              <w:rPr>
                <w:b/>
                <w:sz w:val="20"/>
                <w:szCs w:val="20"/>
              </w:rPr>
              <w:t xml:space="preserve"> and Planning</w:t>
            </w:r>
            <w:r w:rsidRPr="00A35C5A">
              <w:rPr>
                <w:b/>
                <w:sz w:val="20"/>
                <w:szCs w:val="20"/>
              </w:rPr>
              <w:t xml:space="preserve"> Tool</w:t>
            </w:r>
          </w:p>
        </w:tc>
      </w:tr>
      <w:tr w:rsidR="00C63D29" w:rsidRPr="00A35C5A" w14:paraId="2BD3CA2F" w14:textId="77777777" w:rsidTr="009E23E6">
        <w:tc>
          <w:tcPr>
            <w:tcW w:w="2700" w:type="dxa"/>
          </w:tcPr>
          <w:p w14:paraId="4FD12C37" w14:textId="77777777" w:rsidR="00C63D29" w:rsidRPr="00A35C5A" w:rsidRDefault="00C63D29" w:rsidP="009E23E6">
            <w:pPr>
              <w:rPr>
                <w:sz w:val="20"/>
                <w:szCs w:val="20"/>
              </w:rPr>
            </w:pPr>
            <w:r w:rsidRPr="00A35C5A">
              <w:rPr>
                <w:sz w:val="20"/>
                <w:szCs w:val="20"/>
              </w:rPr>
              <w:t>Elicit a range of student ideas. Press for details. Encourage students to examine, compare, and contrast their ideas with the ideas of other students.</w:t>
            </w:r>
          </w:p>
        </w:tc>
        <w:tc>
          <w:tcPr>
            <w:tcW w:w="4230" w:type="dxa"/>
          </w:tcPr>
          <w:p w14:paraId="269A1625" w14:textId="77777777" w:rsidR="00C63D29" w:rsidRPr="00A35C5A" w:rsidRDefault="00C63D29" w:rsidP="009E23E6">
            <w:pPr>
              <w:rPr>
                <w:i/>
                <w:sz w:val="20"/>
                <w:szCs w:val="20"/>
              </w:rPr>
            </w:pPr>
            <w:r w:rsidRPr="00A35C5A">
              <w:rPr>
                <w:i/>
                <w:sz w:val="20"/>
                <w:szCs w:val="20"/>
              </w:rPr>
              <w:t xml:space="preserve">Who can add to that? </w:t>
            </w:r>
          </w:p>
          <w:p w14:paraId="00504CF5" w14:textId="77777777" w:rsidR="00C63D29" w:rsidRPr="00A35C5A" w:rsidRDefault="00C63D29" w:rsidP="009E23E6">
            <w:pPr>
              <w:rPr>
                <w:i/>
                <w:sz w:val="20"/>
                <w:szCs w:val="20"/>
              </w:rPr>
            </w:pPr>
            <w:r w:rsidRPr="00A35C5A">
              <w:rPr>
                <w:i/>
                <w:sz w:val="20"/>
                <w:szCs w:val="20"/>
              </w:rPr>
              <w:t>What do you mean by _____? Say more.</w:t>
            </w:r>
          </w:p>
          <w:p w14:paraId="23A4F95F" w14:textId="77777777" w:rsidR="00C63D29" w:rsidRPr="00A35C5A" w:rsidRDefault="00C63D29" w:rsidP="009E23E6">
            <w:pPr>
              <w:rPr>
                <w:i/>
                <w:sz w:val="20"/>
                <w:szCs w:val="20"/>
              </w:rPr>
            </w:pPr>
            <w:r w:rsidRPr="00A35C5A">
              <w:rPr>
                <w:i/>
                <w:sz w:val="20"/>
                <w:szCs w:val="20"/>
              </w:rPr>
              <w:t>So, I think you said _____. Is that right?</w:t>
            </w:r>
          </w:p>
          <w:p w14:paraId="0AFF64FE" w14:textId="77777777" w:rsidR="00C63D29" w:rsidRPr="00A35C5A" w:rsidRDefault="00C63D29" w:rsidP="009E23E6">
            <w:pPr>
              <w:rPr>
                <w:i/>
                <w:sz w:val="20"/>
                <w:szCs w:val="20"/>
              </w:rPr>
            </w:pPr>
            <w:r w:rsidRPr="00A35C5A">
              <w:rPr>
                <w:i/>
                <w:sz w:val="20"/>
                <w:szCs w:val="20"/>
              </w:rPr>
              <w:t xml:space="preserve">Who has a different idea? </w:t>
            </w:r>
          </w:p>
          <w:p w14:paraId="02D21DF9" w14:textId="77777777" w:rsidR="00C63D29" w:rsidRPr="00A35C5A" w:rsidRDefault="00C63D29" w:rsidP="009E23E6">
            <w:pPr>
              <w:rPr>
                <w:i/>
                <w:sz w:val="20"/>
                <w:szCs w:val="20"/>
              </w:rPr>
            </w:pPr>
            <w:r w:rsidRPr="00A35C5A">
              <w:rPr>
                <w:i/>
                <w:sz w:val="20"/>
                <w:szCs w:val="20"/>
              </w:rPr>
              <w:t xml:space="preserve">How are those ideas similar/different? </w:t>
            </w:r>
          </w:p>
          <w:p w14:paraId="51D487B0" w14:textId="77777777" w:rsidR="00C63D29" w:rsidRPr="00A35C5A" w:rsidRDefault="00C63D29" w:rsidP="009E23E6">
            <w:pPr>
              <w:rPr>
                <w:i/>
                <w:sz w:val="20"/>
                <w:szCs w:val="20"/>
              </w:rPr>
            </w:pPr>
            <w:r w:rsidRPr="00A35C5A">
              <w:rPr>
                <w:i/>
                <w:sz w:val="20"/>
                <w:szCs w:val="20"/>
              </w:rPr>
              <w:t xml:space="preserve">Who can rephrase ________’s idea? </w:t>
            </w:r>
          </w:p>
        </w:tc>
        <w:tc>
          <w:tcPr>
            <w:tcW w:w="2430" w:type="dxa"/>
          </w:tcPr>
          <w:p w14:paraId="6166478D" w14:textId="77777777" w:rsidR="00C63D29" w:rsidRPr="00A35C5A" w:rsidRDefault="00C63D29" w:rsidP="009E23E6">
            <w:pPr>
              <w:rPr>
                <w:sz w:val="20"/>
                <w:szCs w:val="20"/>
              </w:rPr>
            </w:pPr>
            <w:r w:rsidRPr="00A35C5A">
              <w:rPr>
                <w:sz w:val="20"/>
                <w:szCs w:val="20"/>
              </w:rPr>
              <w:t>Investigation Video (first half)</w:t>
            </w:r>
          </w:p>
        </w:tc>
      </w:tr>
      <w:tr w:rsidR="00C63D29" w:rsidRPr="00A35C5A" w14:paraId="32B671AC" w14:textId="77777777" w:rsidTr="009E23E6">
        <w:tc>
          <w:tcPr>
            <w:tcW w:w="2700" w:type="dxa"/>
          </w:tcPr>
          <w:p w14:paraId="77003E5E" w14:textId="77777777" w:rsidR="00C63D29" w:rsidRPr="00A35C5A" w:rsidRDefault="00C63D29" w:rsidP="009E23E6">
            <w:pPr>
              <w:rPr>
                <w:sz w:val="20"/>
                <w:szCs w:val="20"/>
              </w:rPr>
            </w:pPr>
            <w:r w:rsidRPr="00A35C5A">
              <w:rPr>
                <w:sz w:val="20"/>
                <w:szCs w:val="20"/>
              </w:rPr>
              <w:t>Encourage students to provide evidence that supports their predictions. .</w:t>
            </w:r>
          </w:p>
        </w:tc>
        <w:tc>
          <w:tcPr>
            <w:tcW w:w="4230" w:type="dxa"/>
          </w:tcPr>
          <w:p w14:paraId="5F659F6C" w14:textId="77777777" w:rsidR="00C63D29" w:rsidRPr="00A35C5A" w:rsidRDefault="00C63D29" w:rsidP="009E23E6">
            <w:pPr>
              <w:rPr>
                <w:i/>
                <w:sz w:val="20"/>
                <w:szCs w:val="20"/>
              </w:rPr>
            </w:pPr>
            <w:r w:rsidRPr="00A35C5A">
              <w:rPr>
                <w:i/>
                <w:sz w:val="20"/>
                <w:szCs w:val="20"/>
              </w:rPr>
              <w:t xml:space="preserve">How do you know that? </w:t>
            </w:r>
          </w:p>
          <w:p w14:paraId="58A1D510" w14:textId="77777777" w:rsidR="00C63D29" w:rsidRPr="00A35C5A" w:rsidRDefault="00C63D29" w:rsidP="009E23E6">
            <w:pPr>
              <w:rPr>
                <w:i/>
                <w:sz w:val="20"/>
                <w:szCs w:val="20"/>
              </w:rPr>
            </w:pPr>
            <w:r w:rsidRPr="00A35C5A">
              <w:rPr>
                <w:i/>
                <w:sz w:val="20"/>
                <w:szCs w:val="20"/>
              </w:rPr>
              <w:t>What have you seen in the world that makes you think that?</w:t>
            </w:r>
          </w:p>
        </w:tc>
        <w:tc>
          <w:tcPr>
            <w:tcW w:w="2430" w:type="dxa"/>
          </w:tcPr>
          <w:p w14:paraId="5377B70E" w14:textId="77777777" w:rsidR="00C63D29" w:rsidRPr="00A35C5A" w:rsidRDefault="00C63D29" w:rsidP="009E23E6">
            <w:pPr>
              <w:rPr>
                <w:sz w:val="20"/>
                <w:szCs w:val="20"/>
              </w:rPr>
            </w:pPr>
          </w:p>
        </w:tc>
      </w:tr>
      <w:tr w:rsidR="00C63D29" w:rsidRPr="00A35C5A" w14:paraId="250878A3" w14:textId="77777777" w:rsidTr="009E23E6">
        <w:tc>
          <w:tcPr>
            <w:tcW w:w="2700" w:type="dxa"/>
          </w:tcPr>
          <w:p w14:paraId="1C33A84E" w14:textId="77777777" w:rsidR="00C63D29" w:rsidRPr="00A35C5A" w:rsidRDefault="00C63D29" w:rsidP="009E23E6">
            <w:pPr>
              <w:rPr>
                <w:sz w:val="20"/>
                <w:szCs w:val="20"/>
              </w:rPr>
            </w:pPr>
            <w:r w:rsidRPr="00A35C5A">
              <w:rPr>
                <w:sz w:val="20"/>
                <w:szCs w:val="20"/>
              </w:rPr>
              <w:t xml:space="preserve">Have students document their ideas to revisit later. </w:t>
            </w:r>
          </w:p>
        </w:tc>
        <w:tc>
          <w:tcPr>
            <w:tcW w:w="4230" w:type="dxa"/>
          </w:tcPr>
          <w:p w14:paraId="04CC837E" w14:textId="77777777" w:rsidR="00C63D29" w:rsidRPr="00A35C5A" w:rsidRDefault="00C63D29" w:rsidP="009E23E6">
            <w:pPr>
              <w:rPr>
                <w:i/>
                <w:sz w:val="20"/>
                <w:szCs w:val="20"/>
              </w:rPr>
            </w:pPr>
            <w:r w:rsidRPr="00A35C5A">
              <w:rPr>
                <w:i/>
                <w:sz w:val="20"/>
                <w:szCs w:val="20"/>
              </w:rPr>
              <w:t>Let’s record our ideas so we can come back to them and see how our ideas change.</w:t>
            </w:r>
          </w:p>
        </w:tc>
        <w:tc>
          <w:tcPr>
            <w:tcW w:w="2430" w:type="dxa"/>
          </w:tcPr>
          <w:p w14:paraId="34DD335E" w14:textId="535F726F" w:rsidR="00C63D29" w:rsidRPr="00A35C5A" w:rsidRDefault="00C63D29" w:rsidP="009E23E6">
            <w:pPr>
              <w:rPr>
                <w:sz w:val="20"/>
                <w:szCs w:val="20"/>
              </w:rPr>
            </w:pPr>
            <w:r w:rsidRPr="00A35C5A">
              <w:rPr>
                <w:b/>
                <w:sz w:val="20"/>
                <w:szCs w:val="20"/>
              </w:rPr>
              <w:t>Predictions</w:t>
            </w:r>
            <w:r w:rsidR="00084B74">
              <w:rPr>
                <w:b/>
                <w:sz w:val="20"/>
                <w:szCs w:val="20"/>
              </w:rPr>
              <w:t xml:space="preserve"> and Planning</w:t>
            </w:r>
            <w:r w:rsidRPr="00A35C5A">
              <w:rPr>
                <w:b/>
                <w:sz w:val="20"/>
                <w:szCs w:val="20"/>
              </w:rPr>
              <w:t xml:space="preserve"> Tool</w:t>
            </w:r>
          </w:p>
        </w:tc>
      </w:tr>
    </w:tbl>
    <w:p w14:paraId="27227CC4" w14:textId="7C4A7D18" w:rsidR="00C63D29" w:rsidRPr="00D438F2" w:rsidRDefault="00C63D29" w:rsidP="00EC7FB3">
      <w:pPr>
        <w:rPr>
          <w:color w:val="FF0000"/>
        </w:rPr>
      </w:pPr>
    </w:p>
    <w:tbl>
      <w:tblPr>
        <w:tblStyle w:val="TableGrid"/>
        <w:tblpPr w:leftFromText="180" w:rightFromText="180" w:vertAnchor="text" w:horzAnchor="page" w:tblpX="1584" w:tblpY="464"/>
        <w:tblW w:w="0" w:type="auto"/>
        <w:tblLook w:val="04A0" w:firstRow="1" w:lastRow="0" w:firstColumn="1" w:lastColumn="0" w:noHBand="0" w:noVBand="1"/>
      </w:tblPr>
      <w:tblGrid>
        <w:gridCol w:w="2698"/>
        <w:gridCol w:w="4224"/>
        <w:gridCol w:w="2428"/>
      </w:tblGrid>
      <w:tr w:rsidR="00C63D29" w:rsidRPr="00A35C5A" w14:paraId="38FC5CF7" w14:textId="77777777" w:rsidTr="009E23E6">
        <w:tc>
          <w:tcPr>
            <w:tcW w:w="2700" w:type="dxa"/>
            <w:shd w:val="clear" w:color="auto" w:fill="7F7F7F" w:themeFill="text1" w:themeFillTint="80"/>
          </w:tcPr>
          <w:p w14:paraId="7119451D" w14:textId="77777777" w:rsidR="00C63D29" w:rsidRPr="00A35C5A" w:rsidRDefault="00C63D29" w:rsidP="009E23E6">
            <w:pPr>
              <w:jc w:val="center"/>
              <w:rPr>
                <w:color w:val="FFFFFF" w:themeColor="background1"/>
                <w:sz w:val="20"/>
                <w:szCs w:val="20"/>
              </w:rPr>
            </w:pPr>
            <w:r w:rsidRPr="00A35C5A">
              <w:rPr>
                <w:color w:val="FFFFFF" w:themeColor="background1"/>
                <w:sz w:val="20"/>
                <w:szCs w:val="20"/>
              </w:rPr>
              <w:t>Talk and Writing Goals for the Observations Phase</w:t>
            </w:r>
          </w:p>
        </w:tc>
        <w:tc>
          <w:tcPr>
            <w:tcW w:w="4230" w:type="dxa"/>
            <w:shd w:val="clear" w:color="auto" w:fill="7F7F7F" w:themeFill="text1" w:themeFillTint="80"/>
          </w:tcPr>
          <w:p w14:paraId="717D6889" w14:textId="77777777" w:rsidR="00C63D29" w:rsidRPr="00A35C5A" w:rsidRDefault="00C63D29" w:rsidP="009E23E6">
            <w:pPr>
              <w:jc w:val="center"/>
              <w:rPr>
                <w:color w:val="FFFFFF" w:themeColor="background1"/>
                <w:sz w:val="20"/>
                <w:szCs w:val="20"/>
              </w:rPr>
            </w:pPr>
            <w:r w:rsidRPr="00A35C5A">
              <w:rPr>
                <w:color w:val="FFFFFF" w:themeColor="background1"/>
                <w:sz w:val="20"/>
                <w:szCs w:val="20"/>
              </w:rPr>
              <w:t>Teacher Talk Strategies That Support This Goal</w:t>
            </w:r>
          </w:p>
        </w:tc>
        <w:tc>
          <w:tcPr>
            <w:tcW w:w="2430" w:type="dxa"/>
            <w:shd w:val="clear" w:color="auto" w:fill="7F7F7F" w:themeFill="text1" w:themeFillTint="80"/>
          </w:tcPr>
          <w:p w14:paraId="73204B79" w14:textId="77777777" w:rsidR="00C63D29" w:rsidRPr="00A35C5A" w:rsidRDefault="00C63D29" w:rsidP="009E23E6">
            <w:pPr>
              <w:jc w:val="center"/>
              <w:rPr>
                <w:color w:val="FFFFFF" w:themeColor="background1"/>
                <w:sz w:val="20"/>
                <w:szCs w:val="20"/>
              </w:rPr>
            </w:pPr>
            <w:r w:rsidRPr="00A35C5A">
              <w:rPr>
                <w:color w:val="FFFFFF" w:themeColor="background1"/>
                <w:sz w:val="20"/>
                <w:szCs w:val="20"/>
              </w:rPr>
              <w:t>Curriculum Components That Support This Goal</w:t>
            </w:r>
          </w:p>
        </w:tc>
      </w:tr>
      <w:tr w:rsidR="00C63D29" w:rsidRPr="00A35C5A" w14:paraId="1DC6B93B" w14:textId="77777777" w:rsidTr="009E23E6">
        <w:tc>
          <w:tcPr>
            <w:tcW w:w="2700" w:type="dxa"/>
          </w:tcPr>
          <w:p w14:paraId="44873AE2" w14:textId="77777777" w:rsidR="00C63D29" w:rsidRPr="00A35C5A" w:rsidRDefault="00C63D29" w:rsidP="009E23E6">
            <w:pPr>
              <w:rPr>
                <w:sz w:val="20"/>
                <w:szCs w:val="20"/>
              </w:rPr>
            </w:pPr>
            <w:r w:rsidRPr="00A35C5A">
              <w:rPr>
                <w:sz w:val="20"/>
                <w:szCs w:val="20"/>
              </w:rPr>
              <w:t xml:space="preserve">Help students discuss data and identify patterns. </w:t>
            </w:r>
          </w:p>
        </w:tc>
        <w:tc>
          <w:tcPr>
            <w:tcW w:w="4230" w:type="dxa"/>
          </w:tcPr>
          <w:p w14:paraId="12EAD110" w14:textId="77777777" w:rsidR="00C63D29" w:rsidRPr="00A35C5A" w:rsidRDefault="00C63D29" w:rsidP="009E23E6">
            <w:pPr>
              <w:rPr>
                <w:i/>
                <w:sz w:val="20"/>
                <w:szCs w:val="20"/>
              </w:rPr>
            </w:pPr>
            <w:r w:rsidRPr="00A35C5A">
              <w:rPr>
                <w:i/>
                <w:sz w:val="20"/>
                <w:szCs w:val="20"/>
              </w:rPr>
              <w:t>What patterns do we see in our data?</w:t>
            </w:r>
          </w:p>
          <w:p w14:paraId="556307F0" w14:textId="77777777" w:rsidR="00C63D29" w:rsidRPr="00A35C5A" w:rsidRDefault="00C63D29" w:rsidP="009E23E6">
            <w:pPr>
              <w:rPr>
                <w:i/>
                <w:sz w:val="20"/>
                <w:szCs w:val="20"/>
              </w:rPr>
            </w:pPr>
            <w:r w:rsidRPr="00A35C5A">
              <w:rPr>
                <w:i/>
                <w:sz w:val="20"/>
                <w:szCs w:val="20"/>
              </w:rPr>
              <w:t xml:space="preserve">How do you know that is a pattern? </w:t>
            </w:r>
          </w:p>
          <w:p w14:paraId="533453B5" w14:textId="77777777" w:rsidR="00C63D29" w:rsidRPr="00A35C5A" w:rsidRDefault="00C63D29" w:rsidP="009E23E6">
            <w:pPr>
              <w:rPr>
                <w:i/>
                <w:sz w:val="20"/>
                <w:szCs w:val="20"/>
              </w:rPr>
            </w:pPr>
            <w:r w:rsidRPr="00A35C5A">
              <w:rPr>
                <w:i/>
                <w:sz w:val="20"/>
                <w:szCs w:val="20"/>
              </w:rPr>
              <w:lastRenderedPageBreak/>
              <w:t xml:space="preserve">What about ______ data. What does this mean?  </w:t>
            </w:r>
          </w:p>
        </w:tc>
        <w:tc>
          <w:tcPr>
            <w:tcW w:w="2430" w:type="dxa"/>
          </w:tcPr>
          <w:p w14:paraId="197C3893" w14:textId="77777777" w:rsidR="00C63D29" w:rsidRPr="00A35C5A" w:rsidRDefault="00C63D29" w:rsidP="009E23E6">
            <w:pPr>
              <w:rPr>
                <w:sz w:val="20"/>
                <w:szCs w:val="20"/>
              </w:rPr>
            </w:pPr>
            <w:r w:rsidRPr="00A35C5A">
              <w:rPr>
                <w:sz w:val="20"/>
                <w:szCs w:val="20"/>
              </w:rPr>
              <w:lastRenderedPageBreak/>
              <w:t>Class Results Poster</w:t>
            </w:r>
          </w:p>
          <w:p w14:paraId="4D930F81" w14:textId="77777777" w:rsidR="00C63D29" w:rsidRPr="00A35C5A" w:rsidRDefault="00C63D29" w:rsidP="009E23E6">
            <w:pPr>
              <w:rPr>
                <w:sz w:val="20"/>
                <w:szCs w:val="20"/>
              </w:rPr>
            </w:pPr>
            <w:r w:rsidRPr="00A35C5A">
              <w:rPr>
                <w:sz w:val="20"/>
                <w:szCs w:val="20"/>
              </w:rPr>
              <w:t>Class Results Spreadsheet</w:t>
            </w:r>
          </w:p>
        </w:tc>
      </w:tr>
      <w:tr w:rsidR="00C63D29" w:rsidRPr="00A35C5A" w14:paraId="5C98DFF1" w14:textId="77777777" w:rsidTr="009E23E6">
        <w:tc>
          <w:tcPr>
            <w:tcW w:w="2700" w:type="dxa"/>
          </w:tcPr>
          <w:p w14:paraId="6BBCDF74" w14:textId="77777777" w:rsidR="00C63D29" w:rsidRPr="00A35C5A" w:rsidRDefault="00C63D29" w:rsidP="009E23E6">
            <w:pPr>
              <w:rPr>
                <w:sz w:val="20"/>
                <w:szCs w:val="20"/>
              </w:rPr>
            </w:pPr>
            <w:r w:rsidRPr="00A35C5A">
              <w:rPr>
                <w:sz w:val="20"/>
                <w:szCs w:val="20"/>
              </w:rPr>
              <w:t>Encourage students to compare their own conclusions about the data and evidence with other groups and other classes.</w:t>
            </w:r>
          </w:p>
        </w:tc>
        <w:tc>
          <w:tcPr>
            <w:tcW w:w="4230" w:type="dxa"/>
          </w:tcPr>
          <w:p w14:paraId="47D548DF" w14:textId="77777777" w:rsidR="00C63D29" w:rsidRPr="00A35C5A" w:rsidRDefault="00C63D29" w:rsidP="009E23E6">
            <w:pPr>
              <w:rPr>
                <w:i/>
                <w:sz w:val="20"/>
                <w:szCs w:val="20"/>
              </w:rPr>
            </w:pPr>
            <w:r w:rsidRPr="00A35C5A">
              <w:rPr>
                <w:i/>
                <w:sz w:val="20"/>
                <w:szCs w:val="20"/>
              </w:rPr>
              <w:t xml:space="preserve">What about this number? What does this tell us? </w:t>
            </w:r>
          </w:p>
          <w:p w14:paraId="5C5963DC" w14:textId="77777777" w:rsidR="00C63D29" w:rsidRPr="00A35C5A" w:rsidRDefault="00C63D29" w:rsidP="009E23E6">
            <w:pPr>
              <w:rPr>
                <w:i/>
                <w:sz w:val="20"/>
                <w:szCs w:val="20"/>
              </w:rPr>
            </w:pPr>
            <w:r w:rsidRPr="00A35C5A">
              <w:rPr>
                <w:i/>
                <w:sz w:val="20"/>
                <w:szCs w:val="20"/>
              </w:rPr>
              <w:t xml:space="preserve">How is group A’s evidence different from Group B’s data? </w:t>
            </w:r>
          </w:p>
          <w:p w14:paraId="6C58C862" w14:textId="77777777" w:rsidR="00C63D29" w:rsidRPr="00A35C5A" w:rsidRDefault="00C63D29" w:rsidP="009E23E6">
            <w:pPr>
              <w:rPr>
                <w:i/>
                <w:sz w:val="20"/>
                <w:szCs w:val="20"/>
              </w:rPr>
            </w:pPr>
            <w:r w:rsidRPr="00A35C5A">
              <w:rPr>
                <w:i/>
                <w:sz w:val="20"/>
                <w:szCs w:val="20"/>
              </w:rPr>
              <w:t xml:space="preserve">How do our class’s data differ from other classes’ data? </w:t>
            </w:r>
          </w:p>
        </w:tc>
        <w:tc>
          <w:tcPr>
            <w:tcW w:w="2430" w:type="dxa"/>
          </w:tcPr>
          <w:p w14:paraId="250C5329" w14:textId="77777777" w:rsidR="00C63D29" w:rsidRPr="00A35C5A" w:rsidRDefault="00C63D29" w:rsidP="009E23E6">
            <w:pPr>
              <w:rPr>
                <w:sz w:val="20"/>
                <w:szCs w:val="20"/>
              </w:rPr>
            </w:pPr>
            <w:r w:rsidRPr="00A35C5A">
              <w:rPr>
                <w:sz w:val="20"/>
                <w:szCs w:val="20"/>
              </w:rPr>
              <w:t>Class Results Spreadsheet</w:t>
            </w:r>
          </w:p>
          <w:p w14:paraId="64DF1399" w14:textId="77777777" w:rsidR="00C63D29" w:rsidRPr="00A35C5A" w:rsidRDefault="00C63D29" w:rsidP="009E23E6">
            <w:pPr>
              <w:rPr>
                <w:sz w:val="20"/>
                <w:szCs w:val="20"/>
              </w:rPr>
            </w:pPr>
            <w:r w:rsidRPr="00A35C5A">
              <w:rPr>
                <w:sz w:val="20"/>
                <w:szCs w:val="20"/>
              </w:rPr>
              <w:t>Class Results Poster</w:t>
            </w:r>
          </w:p>
          <w:p w14:paraId="5CFFCE44" w14:textId="77777777" w:rsidR="00C63D29" w:rsidRPr="00A35C5A" w:rsidRDefault="00C63D29" w:rsidP="009E23E6">
            <w:pPr>
              <w:rPr>
                <w:sz w:val="20"/>
                <w:szCs w:val="20"/>
              </w:rPr>
            </w:pPr>
            <w:r w:rsidRPr="00A35C5A">
              <w:rPr>
                <w:sz w:val="20"/>
                <w:szCs w:val="20"/>
              </w:rPr>
              <w:t>Investigation Video (second half).</w:t>
            </w:r>
          </w:p>
        </w:tc>
      </w:tr>
      <w:tr w:rsidR="00C63D29" w:rsidRPr="00A35C5A" w14:paraId="70583C53" w14:textId="77777777" w:rsidTr="009E23E6">
        <w:tc>
          <w:tcPr>
            <w:tcW w:w="2700" w:type="dxa"/>
          </w:tcPr>
          <w:p w14:paraId="6FD40733" w14:textId="77777777" w:rsidR="00C63D29" w:rsidRPr="00A35C5A" w:rsidRDefault="00C63D29" w:rsidP="009E23E6">
            <w:pPr>
              <w:rPr>
                <w:sz w:val="20"/>
                <w:szCs w:val="20"/>
              </w:rPr>
            </w:pPr>
            <w:r w:rsidRPr="00A35C5A">
              <w:rPr>
                <w:sz w:val="20"/>
                <w:szCs w:val="20"/>
              </w:rPr>
              <w:t>Make connections between the observations and the data/evidence.</w:t>
            </w:r>
          </w:p>
        </w:tc>
        <w:tc>
          <w:tcPr>
            <w:tcW w:w="4230" w:type="dxa"/>
          </w:tcPr>
          <w:p w14:paraId="342529E3" w14:textId="77777777" w:rsidR="00C63D29" w:rsidRPr="00A35C5A" w:rsidRDefault="00C63D29" w:rsidP="009E23E6">
            <w:pPr>
              <w:rPr>
                <w:i/>
                <w:sz w:val="20"/>
                <w:szCs w:val="20"/>
              </w:rPr>
            </w:pPr>
            <w:r w:rsidRPr="00A35C5A">
              <w:rPr>
                <w:i/>
                <w:sz w:val="20"/>
                <w:szCs w:val="20"/>
              </w:rPr>
              <w:t xml:space="preserve">It says here that our BTB turned colors. What does that mean? </w:t>
            </w:r>
          </w:p>
          <w:p w14:paraId="10C4B4C5" w14:textId="77777777" w:rsidR="00C63D29" w:rsidRPr="00A35C5A" w:rsidRDefault="00C63D29" w:rsidP="009E23E6">
            <w:pPr>
              <w:rPr>
                <w:i/>
                <w:sz w:val="20"/>
                <w:szCs w:val="20"/>
              </w:rPr>
            </w:pPr>
            <w:r w:rsidRPr="00A35C5A">
              <w:rPr>
                <w:i/>
                <w:sz w:val="20"/>
                <w:szCs w:val="20"/>
              </w:rPr>
              <w:t xml:space="preserve">You recorded that your </w:t>
            </w:r>
            <w:r>
              <w:rPr>
                <w:i/>
                <w:sz w:val="20"/>
                <w:szCs w:val="20"/>
              </w:rPr>
              <w:t>bread</w:t>
            </w:r>
            <w:r w:rsidRPr="00A35C5A">
              <w:rPr>
                <w:i/>
                <w:sz w:val="20"/>
                <w:szCs w:val="20"/>
              </w:rPr>
              <w:t xml:space="preserve"> lost weight. What does that mean? </w:t>
            </w:r>
          </w:p>
        </w:tc>
        <w:tc>
          <w:tcPr>
            <w:tcW w:w="2430" w:type="dxa"/>
          </w:tcPr>
          <w:p w14:paraId="6557B218" w14:textId="77777777" w:rsidR="00C63D29" w:rsidRPr="00F1517A" w:rsidRDefault="00C63D29" w:rsidP="009E23E6">
            <w:pPr>
              <w:rPr>
                <w:b/>
                <w:sz w:val="20"/>
                <w:szCs w:val="20"/>
              </w:rPr>
            </w:pPr>
            <w:r w:rsidRPr="00F1517A">
              <w:rPr>
                <w:b/>
                <w:sz w:val="20"/>
                <w:szCs w:val="20"/>
              </w:rPr>
              <w:t>Observations Worksheet</w:t>
            </w:r>
          </w:p>
        </w:tc>
      </w:tr>
      <w:tr w:rsidR="00C63D29" w:rsidRPr="00A35C5A" w14:paraId="3C10DA21" w14:textId="77777777" w:rsidTr="009E23E6">
        <w:tc>
          <w:tcPr>
            <w:tcW w:w="2700" w:type="dxa"/>
          </w:tcPr>
          <w:p w14:paraId="040F34CA" w14:textId="77777777" w:rsidR="00C63D29" w:rsidRPr="00A35C5A" w:rsidRDefault="00C63D29" w:rsidP="009E23E6">
            <w:pPr>
              <w:rPr>
                <w:sz w:val="20"/>
                <w:szCs w:val="20"/>
              </w:rPr>
            </w:pPr>
            <w:r w:rsidRPr="00A35C5A">
              <w:rPr>
                <w:sz w:val="20"/>
                <w:szCs w:val="20"/>
              </w:rPr>
              <w:t>Have students consider how their predictions and results compare.</w:t>
            </w:r>
          </w:p>
        </w:tc>
        <w:tc>
          <w:tcPr>
            <w:tcW w:w="4230" w:type="dxa"/>
          </w:tcPr>
          <w:p w14:paraId="5668EDF1" w14:textId="77777777" w:rsidR="00C63D29" w:rsidRPr="00A35C5A" w:rsidRDefault="00C63D29" w:rsidP="009E23E6">
            <w:pPr>
              <w:rPr>
                <w:i/>
                <w:sz w:val="20"/>
                <w:szCs w:val="20"/>
              </w:rPr>
            </w:pPr>
            <w:r w:rsidRPr="00A35C5A">
              <w:rPr>
                <w:i/>
                <w:sz w:val="20"/>
                <w:szCs w:val="20"/>
              </w:rPr>
              <w:t xml:space="preserve">Let’s revisit our predictions. Who can explain the difference between our class predictions and our results? </w:t>
            </w:r>
          </w:p>
          <w:p w14:paraId="127D181C" w14:textId="77777777" w:rsidR="00C63D29" w:rsidRPr="00A35C5A" w:rsidRDefault="00C63D29" w:rsidP="009E23E6">
            <w:pPr>
              <w:rPr>
                <w:i/>
                <w:sz w:val="20"/>
                <w:szCs w:val="20"/>
              </w:rPr>
            </w:pPr>
            <w:r w:rsidRPr="00A35C5A">
              <w:rPr>
                <w:i/>
                <w:sz w:val="20"/>
                <w:szCs w:val="20"/>
              </w:rPr>
              <w:t>Who had predictions that were similar to our results? Has your explanation changed? How?</w:t>
            </w:r>
          </w:p>
        </w:tc>
        <w:tc>
          <w:tcPr>
            <w:tcW w:w="2430" w:type="dxa"/>
          </w:tcPr>
          <w:p w14:paraId="6412B0AD" w14:textId="77777777" w:rsidR="00C63D29" w:rsidRPr="00F1517A" w:rsidRDefault="00C63D29" w:rsidP="009E23E6">
            <w:pPr>
              <w:rPr>
                <w:b/>
                <w:sz w:val="20"/>
                <w:szCs w:val="20"/>
              </w:rPr>
            </w:pPr>
          </w:p>
        </w:tc>
      </w:tr>
    </w:tbl>
    <w:p w14:paraId="76B5C9C4" w14:textId="77777777" w:rsidR="00BA22E4" w:rsidRDefault="00BA22E4" w:rsidP="00EC7FB3">
      <w:pPr>
        <w:rPr>
          <w:color w:val="FF0000"/>
        </w:rPr>
      </w:pPr>
    </w:p>
    <w:p w14:paraId="1A6C7AC2" w14:textId="77777777" w:rsidR="00C63D29" w:rsidRDefault="00C63D29" w:rsidP="00C63D29">
      <w:pPr>
        <w:rPr>
          <w:color w:val="FF0000"/>
        </w:rPr>
      </w:pPr>
    </w:p>
    <w:p w14:paraId="41A1441B" w14:textId="51A93B74" w:rsidR="00C63D29" w:rsidRDefault="00C63D29" w:rsidP="00C63D29">
      <w:pPr>
        <w:tabs>
          <w:tab w:val="left" w:pos="1540"/>
        </w:tabs>
        <w:rPr>
          <w:color w:val="FF0000"/>
        </w:rPr>
      </w:pPr>
      <w:r>
        <w:rPr>
          <w:color w:val="FF0000"/>
        </w:rPr>
        <w:tab/>
      </w:r>
    </w:p>
    <w:p w14:paraId="5EF52799" w14:textId="40211ED9" w:rsidR="00C63D29" w:rsidRPr="00C63D29" w:rsidRDefault="00C63D29" w:rsidP="00C63D29">
      <w:pPr>
        <w:tabs>
          <w:tab w:val="left" w:pos="1540"/>
        </w:tabs>
        <w:sectPr w:rsidR="00C63D29" w:rsidRPr="00C63D29" w:rsidSect="00FB3A56">
          <w:headerReference w:type="even" r:id="rId9"/>
          <w:headerReference w:type="default" r:id="rId10"/>
          <w:footerReference w:type="even" r:id="rId11"/>
          <w:footerReference w:type="default" r:id="rId12"/>
          <w:headerReference w:type="first" r:id="rId13"/>
          <w:footerReference w:type="first" r:id="rId14"/>
          <w:pgSz w:w="12240" w:h="15840"/>
          <w:pgMar w:top="1440" w:right="1440" w:bottom="1440" w:left="1440" w:header="720" w:footer="432" w:gutter="0"/>
          <w:cols w:space="720"/>
          <w:titlePg/>
          <w:docGrid w:linePitch="360"/>
        </w:sectPr>
      </w:pPr>
      <w:r>
        <w:tab/>
      </w:r>
    </w:p>
    <w:p w14:paraId="7DFD0287" w14:textId="6BD951DD" w:rsidR="00B977E7" w:rsidRDefault="00C65BBB" w:rsidP="00AD3132">
      <w:pPr>
        <w:pStyle w:val="Heading1"/>
      </w:pPr>
      <w:bookmarkStart w:id="2" w:name="_Toc262383100"/>
      <w:r w:rsidRPr="00D438F2">
        <w:lastRenderedPageBreak/>
        <w:t xml:space="preserve">Activity </w:t>
      </w:r>
      <w:r w:rsidR="002E2D59" w:rsidRPr="002E2D59">
        <w:rPr>
          <w:color w:val="000000" w:themeColor="text1"/>
        </w:rPr>
        <w:t>3.1</w:t>
      </w:r>
      <w:r w:rsidR="004F3CA3" w:rsidRPr="002E2D59">
        <w:rPr>
          <w:color w:val="000000" w:themeColor="text1"/>
        </w:rPr>
        <w:t>:</w:t>
      </w:r>
      <w:r w:rsidR="00B977E7" w:rsidRPr="002E2D59">
        <w:rPr>
          <w:color w:val="000000" w:themeColor="text1"/>
        </w:rPr>
        <w:t xml:space="preserve"> </w:t>
      </w:r>
      <w:bookmarkEnd w:id="1"/>
      <w:bookmarkEnd w:id="2"/>
      <w:r w:rsidR="002E2D59" w:rsidRPr="002E2D59">
        <w:rPr>
          <w:color w:val="000000" w:themeColor="text1"/>
        </w:rPr>
        <w:t xml:space="preserve">Predictions </w:t>
      </w:r>
      <w:r w:rsidR="00A341A1">
        <w:rPr>
          <w:color w:val="000000" w:themeColor="text1"/>
        </w:rPr>
        <w:t xml:space="preserve">and Planning </w:t>
      </w:r>
      <w:r w:rsidR="002E2D59" w:rsidRPr="002E2D59">
        <w:rPr>
          <w:color w:val="000000" w:themeColor="text1"/>
        </w:rPr>
        <w:t>About Bread Molding (50 min)</w:t>
      </w:r>
    </w:p>
    <w:p w14:paraId="181F8E3E" w14:textId="77777777" w:rsidR="00AD3132" w:rsidRDefault="00AD3132" w:rsidP="00AD3132">
      <w:pPr>
        <w:pStyle w:val="Heading2"/>
      </w:pPr>
      <w:r>
        <w:rPr>
          <w:color w:val="FF0000"/>
        </w:rPr>
        <w:t>Tab 1:</w:t>
      </w:r>
      <w:r>
        <w:t xml:space="preserve"> Overview </w:t>
      </w:r>
      <w:r w:rsidR="00F034E3">
        <w:t>and Preparation</w:t>
      </w:r>
    </w:p>
    <w:p w14:paraId="0DA09341" w14:textId="77777777" w:rsidR="002B5F20" w:rsidRPr="002B5F20" w:rsidRDefault="002B5F20" w:rsidP="002B5F20">
      <w:pPr>
        <w:pStyle w:val="Heading3"/>
      </w:pPr>
      <w:r>
        <w:t>Target Student Performance</w:t>
      </w:r>
    </w:p>
    <w:p w14:paraId="7AD13BD9" w14:textId="77777777" w:rsidR="00B22786" w:rsidRPr="00B22786" w:rsidRDefault="00B22786" w:rsidP="002E2D59">
      <w:pPr>
        <w:pStyle w:val="Heading3"/>
        <w:rPr>
          <w:b w:val="0"/>
          <w:bCs w:val="0"/>
          <w:sz w:val="22"/>
          <w:szCs w:val="22"/>
        </w:rPr>
      </w:pPr>
      <w:r w:rsidRPr="00B22786">
        <w:rPr>
          <w:b w:val="0"/>
          <w:bCs w:val="0"/>
          <w:sz w:val="22"/>
          <w:szCs w:val="22"/>
        </w:rPr>
        <w:t>Students (a) develop hypotheses about how matter moves and changes and how energy changes when bread molds and (b) make predictions about how they can use their investigation tools—digital balances and BTB—to detect movements and changes in matter.</w:t>
      </w:r>
    </w:p>
    <w:p w14:paraId="54043902" w14:textId="17964491" w:rsidR="002E2D59" w:rsidRPr="009D439B" w:rsidRDefault="002E2D59" w:rsidP="002E2D59">
      <w:pPr>
        <w:pStyle w:val="Heading3"/>
      </w:pPr>
      <w:r>
        <w:t>Materials You Provide</w:t>
      </w:r>
    </w:p>
    <w:p w14:paraId="410BEF7F" w14:textId="159FC4FF" w:rsidR="002E2D59" w:rsidRPr="00D174C5" w:rsidRDefault="002E2D59" w:rsidP="001002AD">
      <w:pPr>
        <w:pStyle w:val="ListParagraph"/>
        <w:numPr>
          <w:ilvl w:val="0"/>
          <w:numId w:val="9"/>
        </w:numPr>
        <w:ind w:right="36"/>
        <w:rPr>
          <w:color w:val="000000" w:themeColor="text1"/>
        </w:rPr>
      </w:pPr>
      <w:r>
        <w:t xml:space="preserve">(From previous lesson) Students’ ideas and questions they shared in Activity </w:t>
      </w:r>
      <w:r w:rsidRPr="00D174C5">
        <w:rPr>
          <w:color w:val="000000" w:themeColor="text1"/>
        </w:rPr>
        <w:t>1.2 Expressing Ideas</w:t>
      </w:r>
      <w:r w:rsidR="00494666">
        <w:rPr>
          <w:color w:val="000000" w:themeColor="text1"/>
        </w:rPr>
        <w:t xml:space="preserve"> and Questions</w:t>
      </w:r>
      <w:r w:rsidRPr="00D174C5">
        <w:rPr>
          <w:color w:val="000000" w:themeColor="text1"/>
        </w:rPr>
        <w:t xml:space="preserve"> </w:t>
      </w:r>
      <w:r w:rsidR="00084B74">
        <w:rPr>
          <w:color w:val="000000" w:themeColor="text1"/>
        </w:rPr>
        <w:t>for Bread Molding</w:t>
      </w:r>
    </w:p>
    <w:p w14:paraId="01EFB8F3" w14:textId="058C7172" w:rsidR="002E2D59" w:rsidRPr="00D174C5" w:rsidRDefault="002E2D59" w:rsidP="001002AD">
      <w:pPr>
        <w:pStyle w:val="ListParagraph"/>
        <w:numPr>
          <w:ilvl w:val="0"/>
          <w:numId w:val="9"/>
        </w:numPr>
        <w:ind w:right="36"/>
      </w:pPr>
      <w:r>
        <w:t xml:space="preserve">(From previous lesson) </w:t>
      </w:r>
      <w:r w:rsidRPr="00C30D5A">
        <w:rPr>
          <w:color w:val="0000FF"/>
        </w:rPr>
        <w:t>1.2 Expressing Ideas</w:t>
      </w:r>
      <w:r w:rsidR="00494666">
        <w:rPr>
          <w:color w:val="0000FF"/>
        </w:rPr>
        <w:t xml:space="preserve"> and Questions</w:t>
      </w:r>
      <w:r w:rsidRPr="00C30D5A">
        <w:rPr>
          <w:color w:val="0000FF"/>
        </w:rPr>
        <w:t xml:space="preserve"> </w:t>
      </w:r>
      <w:r>
        <w:rPr>
          <w:color w:val="0000FF"/>
        </w:rPr>
        <w:t xml:space="preserve">Tool for </w:t>
      </w:r>
      <w:r w:rsidR="00084B74">
        <w:rPr>
          <w:color w:val="0000FF"/>
        </w:rPr>
        <w:t>Bread Molding</w:t>
      </w:r>
    </w:p>
    <w:p w14:paraId="10C02360" w14:textId="77777777" w:rsidR="002E2D59" w:rsidRPr="00D438F2" w:rsidRDefault="002E2D59" w:rsidP="002E2D59">
      <w:pPr>
        <w:pStyle w:val="Heading3"/>
      </w:pPr>
      <w:r w:rsidRPr="00D438F2">
        <w:t>Resources Provided</w:t>
      </w:r>
    </w:p>
    <w:p w14:paraId="3619C63C" w14:textId="3AFD9684" w:rsidR="002E2D59" w:rsidRPr="00C30D5A" w:rsidRDefault="002E2D59" w:rsidP="001002AD">
      <w:pPr>
        <w:pStyle w:val="ListParagraph"/>
        <w:numPr>
          <w:ilvl w:val="0"/>
          <w:numId w:val="10"/>
        </w:numPr>
        <w:rPr>
          <w:color w:val="0000FF"/>
        </w:rPr>
      </w:pPr>
      <w:r>
        <w:rPr>
          <w:color w:val="0000FF"/>
        </w:rPr>
        <w:t>3</w:t>
      </w:r>
      <w:r w:rsidRPr="00C30D5A">
        <w:rPr>
          <w:color w:val="0000FF"/>
        </w:rPr>
        <w:t>.1 Predictions</w:t>
      </w:r>
      <w:r w:rsidR="00A341A1" w:rsidRPr="00A341A1">
        <w:rPr>
          <w:color w:val="0000FF"/>
        </w:rPr>
        <w:t xml:space="preserve"> </w:t>
      </w:r>
      <w:r w:rsidR="00A341A1">
        <w:rPr>
          <w:color w:val="0000FF"/>
        </w:rPr>
        <w:t>and Planning</w:t>
      </w:r>
      <w:r w:rsidRPr="00C30D5A">
        <w:rPr>
          <w:color w:val="0000FF"/>
        </w:rPr>
        <w:t xml:space="preserve"> about</w:t>
      </w:r>
      <w:r>
        <w:rPr>
          <w:color w:val="0000FF"/>
        </w:rPr>
        <w:t xml:space="preserve"> Bread Molding</w:t>
      </w:r>
      <w:r w:rsidRPr="00C30D5A">
        <w:rPr>
          <w:color w:val="0000FF"/>
        </w:rPr>
        <w:t xml:space="preserve"> PPT</w:t>
      </w:r>
    </w:p>
    <w:p w14:paraId="15D6B3A8" w14:textId="7E5D334A" w:rsidR="002E2D59" w:rsidRDefault="002E2D59" w:rsidP="001002AD">
      <w:pPr>
        <w:pStyle w:val="ListParagraph"/>
        <w:numPr>
          <w:ilvl w:val="0"/>
          <w:numId w:val="10"/>
        </w:numPr>
      </w:pPr>
      <w:r>
        <w:rPr>
          <w:color w:val="0000FF"/>
        </w:rPr>
        <w:t>3</w:t>
      </w:r>
      <w:r w:rsidRPr="00C30D5A">
        <w:rPr>
          <w:color w:val="0000FF"/>
        </w:rPr>
        <w:t xml:space="preserve">.1 Predictions </w:t>
      </w:r>
      <w:r w:rsidR="00A341A1">
        <w:rPr>
          <w:color w:val="0000FF"/>
        </w:rPr>
        <w:t xml:space="preserve">and Planning </w:t>
      </w:r>
      <w:r w:rsidRPr="00C30D5A">
        <w:rPr>
          <w:color w:val="0000FF"/>
        </w:rPr>
        <w:t xml:space="preserve">Tool for </w:t>
      </w:r>
      <w:r>
        <w:rPr>
          <w:color w:val="0000FF"/>
        </w:rPr>
        <w:t>Bread Molding</w:t>
      </w:r>
      <w:r w:rsidRPr="00D438F2">
        <w:t xml:space="preserve"> (1 per </w:t>
      </w:r>
      <w:r>
        <w:t>student</w:t>
      </w:r>
      <w:r w:rsidRPr="00D438F2">
        <w:t>)</w:t>
      </w:r>
    </w:p>
    <w:p w14:paraId="68B6EEEC" w14:textId="7172D0A0" w:rsidR="002E2D59" w:rsidRDefault="002E2D59" w:rsidP="001002AD">
      <w:pPr>
        <w:pStyle w:val="ListParagraph"/>
        <w:numPr>
          <w:ilvl w:val="0"/>
          <w:numId w:val="10"/>
        </w:numPr>
        <w:rPr>
          <w:color w:val="7030A0"/>
        </w:rPr>
      </w:pPr>
      <w:r w:rsidRPr="001D5BFA">
        <w:rPr>
          <w:color w:val="7030A0"/>
        </w:rPr>
        <w:t xml:space="preserve">3.1 Assessing the Predictions </w:t>
      </w:r>
      <w:r w:rsidR="00A341A1">
        <w:rPr>
          <w:color w:val="7030A0"/>
        </w:rPr>
        <w:t xml:space="preserve">and Planning </w:t>
      </w:r>
      <w:r w:rsidRPr="001D5BFA">
        <w:rPr>
          <w:color w:val="7030A0"/>
        </w:rPr>
        <w:t>Tool for Bread Molding</w:t>
      </w:r>
    </w:p>
    <w:p w14:paraId="4CF8CB18" w14:textId="77777777" w:rsidR="002E2D59" w:rsidRPr="001D5BFA" w:rsidRDefault="002E2D59" w:rsidP="002E2D59">
      <w:pPr>
        <w:pStyle w:val="Heading3"/>
      </w:pPr>
      <w:r>
        <w:t xml:space="preserve">Recurring </w:t>
      </w:r>
      <w:r w:rsidRPr="00D438F2">
        <w:t xml:space="preserve">Resources </w:t>
      </w:r>
    </w:p>
    <w:p w14:paraId="7F943F1E" w14:textId="77777777" w:rsidR="002E2D59" w:rsidRDefault="002E2D59" w:rsidP="001002AD">
      <w:pPr>
        <w:pStyle w:val="ListParagraph"/>
        <w:numPr>
          <w:ilvl w:val="0"/>
          <w:numId w:val="10"/>
        </w:numPr>
      </w:pPr>
      <w:r w:rsidRPr="001D5BFA">
        <w:rPr>
          <w:color w:val="00B050"/>
        </w:rPr>
        <w:t xml:space="preserve">Three Questions 11 x 17 Poster </w:t>
      </w:r>
      <w:r>
        <w:t>(1 per class)</w:t>
      </w:r>
    </w:p>
    <w:p w14:paraId="75465536" w14:textId="77777777" w:rsidR="002E2D59" w:rsidRDefault="002E2D59" w:rsidP="001002AD">
      <w:pPr>
        <w:pStyle w:val="ListParagraph"/>
        <w:numPr>
          <w:ilvl w:val="0"/>
          <w:numId w:val="10"/>
        </w:numPr>
      </w:pPr>
      <w:r w:rsidRPr="001D5BFA">
        <w:rPr>
          <w:color w:val="00B050"/>
        </w:rPr>
        <w:t xml:space="preserve">Three Questions Handout </w:t>
      </w:r>
      <w:r>
        <w:t>(1 per student)</w:t>
      </w:r>
    </w:p>
    <w:p w14:paraId="263FE770" w14:textId="1044B7B8" w:rsidR="002E2D59" w:rsidRDefault="006004CE" w:rsidP="001002AD">
      <w:pPr>
        <w:pStyle w:val="ListParagraph"/>
        <w:numPr>
          <w:ilvl w:val="0"/>
          <w:numId w:val="10"/>
        </w:numPr>
        <w:rPr>
          <w:color w:val="00B050"/>
        </w:rPr>
      </w:pPr>
      <w:r>
        <w:rPr>
          <w:color w:val="0000FF"/>
        </w:rPr>
        <w:t xml:space="preserve">Carbon </w:t>
      </w:r>
      <w:r w:rsidRPr="006004CE">
        <w:rPr>
          <w:i/>
          <w:iCs/>
          <w:color w:val="0000FF"/>
        </w:rPr>
        <w:t>TIME</w:t>
      </w:r>
      <w:r>
        <w:rPr>
          <w:color w:val="0000FF"/>
        </w:rPr>
        <w:t xml:space="preserve"> Bread Molding Video</w:t>
      </w:r>
      <w:r w:rsidRPr="00D438F2">
        <w:t xml:space="preserve"> </w:t>
      </w:r>
    </w:p>
    <w:p w14:paraId="48003780" w14:textId="77777777" w:rsidR="00087F22" w:rsidRDefault="00087F22" w:rsidP="00087F22">
      <w:pPr>
        <w:pStyle w:val="ListParagraph"/>
        <w:numPr>
          <w:ilvl w:val="0"/>
          <w:numId w:val="10"/>
        </w:numPr>
      </w:pPr>
      <w:r>
        <w:t xml:space="preserve">(Optional) </w:t>
      </w:r>
      <w:r w:rsidRPr="00DA4E3F">
        <w:rPr>
          <w:color w:val="00B050"/>
        </w:rPr>
        <w:t xml:space="preserve">BTB Color Handout </w:t>
      </w:r>
      <w:r w:rsidRPr="00AC5251">
        <w:rPr>
          <w:color w:val="000000" w:themeColor="text1"/>
        </w:rPr>
        <w:t xml:space="preserve">(1 </w:t>
      </w:r>
      <w:r>
        <w:t>per group)</w:t>
      </w:r>
    </w:p>
    <w:p w14:paraId="33CD0B11" w14:textId="20830455" w:rsidR="00087F22" w:rsidRPr="00087F22" w:rsidRDefault="00087F22" w:rsidP="00087F22">
      <w:pPr>
        <w:pStyle w:val="ListParagraph"/>
        <w:numPr>
          <w:ilvl w:val="0"/>
          <w:numId w:val="10"/>
        </w:numPr>
      </w:pPr>
      <w:r>
        <w:t xml:space="preserve">(Optional) </w:t>
      </w:r>
      <w:r w:rsidRPr="00A37681">
        <w:rPr>
          <w:color w:val="00B050"/>
        </w:rPr>
        <w:t>Investigation Planning Tool</w:t>
      </w:r>
    </w:p>
    <w:p w14:paraId="7C9E8009" w14:textId="77777777" w:rsidR="002E2D59" w:rsidRPr="00D438F2" w:rsidRDefault="002E2D59" w:rsidP="002E2D59">
      <w:pPr>
        <w:pStyle w:val="Heading3"/>
      </w:pPr>
      <w:r w:rsidRPr="00D438F2">
        <w:t>Setup</w:t>
      </w:r>
    </w:p>
    <w:p w14:paraId="67A2DCFE" w14:textId="5401A789" w:rsidR="002E2D59" w:rsidRPr="00B933FF" w:rsidRDefault="002E2D59" w:rsidP="002E2D59">
      <w:pPr>
        <w:pStyle w:val="List1"/>
        <w:ind w:left="0" w:firstLine="0"/>
        <w:rPr>
          <w:color w:val="000000" w:themeColor="text1"/>
        </w:rPr>
      </w:pPr>
      <w:r>
        <w:t>P</w:t>
      </w:r>
      <w:r w:rsidRPr="00D438F2">
        <w:t xml:space="preserve">rint one copy of </w:t>
      </w:r>
      <w:r>
        <w:rPr>
          <w:color w:val="0000FF"/>
        </w:rPr>
        <w:t xml:space="preserve">3.1 Predictions </w:t>
      </w:r>
      <w:r w:rsidR="00A341A1">
        <w:rPr>
          <w:color w:val="0000FF"/>
        </w:rPr>
        <w:t xml:space="preserve">and Planning </w:t>
      </w:r>
      <w:r>
        <w:rPr>
          <w:color w:val="0000FF"/>
        </w:rPr>
        <w:t>Tool for Bread Molding</w:t>
      </w:r>
      <w:r w:rsidRPr="00D438F2">
        <w:t xml:space="preserve"> </w:t>
      </w:r>
      <w:r>
        <w:t>for each student</w:t>
      </w:r>
      <w:r w:rsidRPr="00D438F2">
        <w:t xml:space="preserve">. </w:t>
      </w:r>
      <w:r>
        <w:t xml:space="preserve">Prepare a computer and projector to display the PPT and the video. Print one copy of the </w:t>
      </w:r>
      <w:r w:rsidRPr="001D5BFA">
        <w:rPr>
          <w:color w:val="00B050"/>
        </w:rPr>
        <w:t xml:space="preserve">Three Questions 11 x 17 Poster </w:t>
      </w:r>
      <w:r>
        <w:rPr>
          <w:color w:val="000000" w:themeColor="text1"/>
        </w:rPr>
        <w:t xml:space="preserve">and display it on your classroom wall. Print one copy of the </w:t>
      </w:r>
      <w:r w:rsidRPr="001D5BFA">
        <w:rPr>
          <w:color w:val="00B050"/>
        </w:rPr>
        <w:t xml:space="preserve">Three Questions Handout </w:t>
      </w:r>
      <w:r>
        <w:rPr>
          <w:color w:val="000000" w:themeColor="text1"/>
        </w:rPr>
        <w:t xml:space="preserve">for each student. Retrieve the materials from Activity 1.2. This may include a ppt slide from the lesson in which you typed students’ responses or a photograph of their sticky notes as well as the students’ completed </w:t>
      </w:r>
      <w:r w:rsidRPr="00C30D5A">
        <w:rPr>
          <w:color w:val="0000FF"/>
        </w:rPr>
        <w:t xml:space="preserve">1.2 Expressing Ideas </w:t>
      </w:r>
      <w:r w:rsidR="00494666">
        <w:rPr>
          <w:color w:val="0000FF"/>
        </w:rPr>
        <w:t xml:space="preserve">and Questions </w:t>
      </w:r>
      <w:r w:rsidRPr="00C30D5A">
        <w:rPr>
          <w:color w:val="0000FF"/>
        </w:rPr>
        <w:t xml:space="preserve">Tool for </w:t>
      </w:r>
      <w:r w:rsidR="00084B74">
        <w:rPr>
          <w:color w:val="0000FF"/>
        </w:rPr>
        <w:t>Bread Molding</w:t>
      </w:r>
      <w:r>
        <w:rPr>
          <w:color w:val="000000" w:themeColor="text1"/>
        </w:rPr>
        <w:t>.</w:t>
      </w:r>
    </w:p>
    <w:p w14:paraId="73264971" w14:textId="12311956" w:rsidR="002E2D59" w:rsidRPr="002E2D59" w:rsidRDefault="00CD686F" w:rsidP="002E2D59">
      <w:pPr>
        <w:pStyle w:val="Heading2"/>
        <w:rPr>
          <w:color w:val="FF0000"/>
        </w:rPr>
      </w:pPr>
      <w:r>
        <w:rPr>
          <w:color w:val="FF0000"/>
        </w:rPr>
        <w:t xml:space="preserve">Tab </w:t>
      </w:r>
      <w:r w:rsidR="00F034E3">
        <w:rPr>
          <w:color w:val="FF0000"/>
        </w:rPr>
        <w:t>2</w:t>
      </w:r>
      <w:r>
        <w:rPr>
          <w:color w:val="FF0000"/>
        </w:rPr>
        <w:t xml:space="preserve">: </w:t>
      </w:r>
      <w:r w:rsidR="007A3B68" w:rsidRPr="00D438F2">
        <w:t>Directions</w:t>
      </w:r>
      <w:r>
        <w:t xml:space="preserve"> </w:t>
      </w:r>
      <w:r>
        <w:rPr>
          <w:color w:val="FF0000"/>
        </w:rPr>
        <w:t>(accordion for individual steps in directions)</w:t>
      </w:r>
    </w:p>
    <w:tbl>
      <w:tblPr>
        <w:tblStyle w:val="TableGrid"/>
        <w:tblW w:w="9535" w:type="dxa"/>
        <w:tblLayout w:type="fixed"/>
        <w:tblLook w:val="04A0" w:firstRow="1" w:lastRow="0" w:firstColumn="1" w:lastColumn="0" w:noHBand="0" w:noVBand="1"/>
      </w:tblPr>
      <w:tblGrid>
        <w:gridCol w:w="9535"/>
      </w:tblGrid>
      <w:tr w:rsidR="002E2D59" w:rsidRPr="00D438F2" w14:paraId="58CA278C" w14:textId="77777777" w:rsidTr="009E23E6">
        <w:trPr>
          <w:trHeight w:val="827"/>
        </w:trPr>
        <w:tc>
          <w:tcPr>
            <w:tcW w:w="9535" w:type="dxa"/>
          </w:tcPr>
          <w:p w14:paraId="1EDC5C6E" w14:textId="77777777" w:rsidR="002E2D59" w:rsidRDefault="002E2D59" w:rsidP="001002AD">
            <w:pPr>
              <w:pStyle w:val="ListParagraph"/>
              <w:numPr>
                <w:ilvl w:val="0"/>
                <w:numId w:val="11"/>
              </w:numPr>
              <w:rPr>
                <w:b/>
              </w:rPr>
            </w:pPr>
            <w:r>
              <w:rPr>
                <w:b/>
              </w:rPr>
              <w:t>Use the instructional model to show students where they are in the course of the unit.</w:t>
            </w:r>
          </w:p>
          <w:p w14:paraId="06D29C7D" w14:textId="3C7C27DE" w:rsidR="002E2D59" w:rsidRPr="00A42CCD" w:rsidRDefault="002E2D59" w:rsidP="009E23E6">
            <w:pPr>
              <w:rPr>
                <w:b/>
              </w:rPr>
            </w:pPr>
            <w:r>
              <w:t xml:space="preserve">Show </w:t>
            </w:r>
            <w:r w:rsidR="009E23E6">
              <w:t>Slide</w:t>
            </w:r>
            <w:r>
              <w:t xml:space="preserve"> 2 of the </w:t>
            </w:r>
            <w:r>
              <w:rPr>
                <w:color w:val="0000FF"/>
              </w:rPr>
              <w:t>3.1</w:t>
            </w:r>
            <w:r w:rsidRPr="008F545C">
              <w:rPr>
                <w:color w:val="0000FF"/>
              </w:rPr>
              <w:t xml:space="preserve"> </w:t>
            </w:r>
            <w:r>
              <w:rPr>
                <w:color w:val="0000FF"/>
              </w:rPr>
              <w:t>Predictions</w:t>
            </w:r>
            <w:r w:rsidR="00A341A1">
              <w:rPr>
                <w:color w:val="0000FF"/>
              </w:rPr>
              <w:t xml:space="preserve"> and Planning</w:t>
            </w:r>
            <w:r>
              <w:rPr>
                <w:color w:val="0000FF"/>
              </w:rPr>
              <w:t xml:space="preserve"> about Bread Molding </w:t>
            </w:r>
            <w:r w:rsidRPr="008F545C">
              <w:rPr>
                <w:color w:val="0000FF"/>
              </w:rPr>
              <w:t>PPT</w:t>
            </w:r>
            <w:r>
              <w:t>.</w:t>
            </w:r>
          </w:p>
        </w:tc>
      </w:tr>
      <w:tr w:rsidR="00087F22" w:rsidRPr="00D438F2" w14:paraId="0769EF9F" w14:textId="77777777" w:rsidTr="00087F22">
        <w:trPr>
          <w:trHeight w:val="77"/>
        </w:trPr>
        <w:tc>
          <w:tcPr>
            <w:tcW w:w="9535" w:type="dxa"/>
          </w:tcPr>
          <w:p w14:paraId="77EB89BB" w14:textId="77777777" w:rsidR="00087F22" w:rsidRDefault="00087F22" w:rsidP="00087F22">
            <w:pPr>
              <w:pStyle w:val="ListParagraph"/>
              <w:numPr>
                <w:ilvl w:val="0"/>
                <w:numId w:val="11"/>
              </w:numPr>
              <w:rPr>
                <w:b/>
              </w:rPr>
            </w:pPr>
            <w:r>
              <w:rPr>
                <w:b/>
              </w:rPr>
              <w:t xml:space="preserve">Watch the first half of the </w:t>
            </w:r>
            <w:r w:rsidRPr="006B6AAA">
              <w:rPr>
                <w:b/>
                <w:i/>
              </w:rPr>
              <w:t>Carbon TIME</w:t>
            </w:r>
            <w:r>
              <w:rPr>
                <w:b/>
              </w:rPr>
              <w:t xml:space="preserve"> Bread Molding Video.</w:t>
            </w:r>
          </w:p>
          <w:p w14:paraId="544724F3" w14:textId="6BF038B0" w:rsidR="00087F22" w:rsidRPr="00A06F73" w:rsidRDefault="00087F22" w:rsidP="00087F22">
            <w:pPr>
              <w:rPr>
                <w:b/>
              </w:rPr>
            </w:pPr>
            <w:r w:rsidRPr="00E7434E">
              <w:rPr>
                <w:rFonts w:eastAsia="Times"/>
              </w:rPr>
              <w:t xml:space="preserve">Tell students that in this lesson, they will be investigating what happens when </w:t>
            </w:r>
            <w:r>
              <w:rPr>
                <w:rFonts w:eastAsia="Times"/>
              </w:rPr>
              <w:t>bread molds</w:t>
            </w:r>
            <w:r w:rsidRPr="00E7434E">
              <w:rPr>
                <w:rFonts w:eastAsia="Times"/>
              </w:rPr>
              <w:t xml:space="preserve"> to learn more about what happens to matter </w:t>
            </w:r>
            <w:r w:rsidRPr="00E7434E">
              <w:rPr>
                <w:rFonts w:eastAsia="Times"/>
                <w:i/>
              </w:rPr>
              <w:t>and energy</w:t>
            </w:r>
            <w:r w:rsidRPr="00E7434E">
              <w:rPr>
                <w:rFonts w:eastAsia="Times"/>
              </w:rPr>
              <w:t xml:space="preserve"> during chemical changes.</w:t>
            </w:r>
            <w:r w:rsidRPr="00D438F2">
              <w:t xml:space="preserve"> </w:t>
            </w:r>
            <w:r>
              <w:rPr>
                <w:bCs/>
              </w:rPr>
              <w:t xml:space="preserve">Show slide 3 of the PPT. </w:t>
            </w:r>
          </w:p>
          <w:p w14:paraId="67AC6594" w14:textId="33F32B8A" w:rsidR="00087F22" w:rsidRDefault="00087F22" w:rsidP="00087F22">
            <w:pPr>
              <w:pStyle w:val="ListParagraph"/>
              <w:numPr>
                <w:ilvl w:val="0"/>
                <w:numId w:val="15"/>
              </w:numPr>
              <w:ind w:left="346"/>
              <w:rPr>
                <w:bCs/>
              </w:rPr>
            </w:pPr>
            <w:r w:rsidRPr="0056032F">
              <w:rPr>
                <w:bCs/>
              </w:rPr>
              <w:t xml:space="preserve">Watch </w:t>
            </w:r>
            <w:r w:rsidRPr="006004CE">
              <w:rPr>
                <w:bCs/>
                <w:color w:val="000000" w:themeColor="text1"/>
              </w:rPr>
              <w:t xml:space="preserve">the </w:t>
            </w:r>
            <w:r w:rsidRPr="006004CE">
              <w:rPr>
                <w:bCs/>
                <w:color w:val="0000F1"/>
              </w:rPr>
              <w:t>Bread Molding</w:t>
            </w:r>
            <w:r w:rsidRPr="006004CE">
              <w:rPr>
                <w:bCs/>
                <w:i/>
                <w:color w:val="0000F1"/>
              </w:rPr>
              <w:t xml:space="preserve"> </w:t>
            </w:r>
            <w:r w:rsidRPr="006004CE">
              <w:rPr>
                <w:bCs/>
                <w:color w:val="0000F1"/>
              </w:rPr>
              <w:t>Video</w:t>
            </w:r>
            <w:r w:rsidRPr="00087F22">
              <w:rPr>
                <w:bCs/>
                <w:color w:val="00B050"/>
              </w:rPr>
              <w:t xml:space="preserve"> </w:t>
            </w:r>
            <w:r w:rsidRPr="0056032F">
              <w:rPr>
                <w:bCs/>
              </w:rPr>
              <w:t xml:space="preserve">until the first intermission where Darryl and Nina ask students to make predictions about what </w:t>
            </w:r>
            <w:r w:rsidRPr="00AA4B91">
              <w:rPr>
                <w:bCs/>
              </w:rPr>
              <w:t>happens when bread molds.</w:t>
            </w:r>
          </w:p>
          <w:p w14:paraId="7786BF68" w14:textId="043B3A93" w:rsidR="00087F22" w:rsidRPr="00087F22" w:rsidRDefault="00087F22" w:rsidP="00087F22">
            <w:pPr>
              <w:pStyle w:val="ListParagraph"/>
              <w:numPr>
                <w:ilvl w:val="0"/>
                <w:numId w:val="15"/>
              </w:numPr>
              <w:ind w:left="346"/>
              <w:rPr>
                <w:bCs/>
              </w:rPr>
            </w:pPr>
            <w:r>
              <w:lastRenderedPageBreak/>
              <w:t>Pause the video to discuss the questions posed on the screen before students complete the Predictions and Planning Tool.</w:t>
            </w:r>
          </w:p>
        </w:tc>
      </w:tr>
      <w:tr w:rsidR="00087F22" w:rsidRPr="00D438F2" w14:paraId="7FAB9C85" w14:textId="77777777" w:rsidTr="009E23E6">
        <w:tc>
          <w:tcPr>
            <w:tcW w:w="9535" w:type="dxa"/>
          </w:tcPr>
          <w:p w14:paraId="3BBB8CFB" w14:textId="77777777" w:rsidR="00087F22" w:rsidRDefault="00087F22" w:rsidP="00087F22">
            <w:pPr>
              <w:pStyle w:val="ListParagraph"/>
              <w:numPr>
                <w:ilvl w:val="0"/>
                <w:numId w:val="11"/>
              </w:numPr>
              <w:rPr>
                <w:b/>
              </w:rPr>
            </w:pPr>
            <w:r>
              <w:rPr>
                <w:b/>
              </w:rPr>
              <w:lastRenderedPageBreak/>
              <w:t>Review the Matter Movement Question.</w:t>
            </w:r>
          </w:p>
          <w:p w14:paraId="251C4DC8" w14:textId="3AC6FF8E" w:rsidR="00087F22" w:rsidRDefault="00087F22" w:rsidP="00087F22">
            <w:r>
              <w:t xml:space="preserve">Display Slide 4 of the PPT. Put a copy of the </w:t>
            </w:r>
            <w:r w:rsidRPr="001D5BFA">
              <w:rPr>
                <w:color w:val="00B050"/>
              </w:rPr>
              <w:t xml:space="preserve">Three Questions 11 x 17 Poster </w:t>
            </w:r>
            <w:r>
              <w:t xml:space="preserve">on the wall for reference if it is not there already. Give each student one copy of the </w:t>
            </w:r>
            <w:r w:rsidRPr="001D5BFA">
              <w:rPr>
                <w:color w:val="00B050"/>
              </w:rPr>
              <w:t xml:space="preserve">Three Questions Handout </w:t>
            </w:r>
            <w:r>
              <w:t xml:space="preserve">or have them take out their existing copies. </w:t>
            </w:r>
          </w:p>
          <w:p w14:paraId="49E0A7E7" w14:textId="77777777" w:rsidR="00087F22" w:rsidRDefault="00087F22" w:rsidP="00087F22">
            <w:pPr>
              <w:pStyle w:val="ListParagraph"/>
              <w:numPr>
                <w:ilvl w:val="0"/>
                <w:numId w:val="12"/>
              </w:numPr>
              <w:ind w:left="342"/>
            </w:pPr>
            <w:r>
              <w:t xml:space="preserve">Draw students’ attention to </w:t>
            </w:r>
            <w:r w:rsidRPr="00D174C5">
              <w:rPr>
                <w:color w:val="000000" w:themeColor="text1"/>
              </w:rPr>
              <w:t xml:space="preserve">the poster </w:t>
            </w:r>
            <w:r>
              <w:t xml:space="preserve">and point out that each question is accompanied with “rules to follow” as well as ways to “connect atoms to evidence.” </w:t>
            </w:r>
          </w:p>
          <w:p w14:paraId="4A96363D" w14:textId="77777777" w:rsidR="00087F22" w:rsidRPr="00654440" w:rsidRDefault="00087F22" w:rsidP="00087F22">
            <w:pPr>
              <w:pStyle w:val="ListParagraph"/>
              <w:numPr>
                <w:ilvl w:val="0"/>
                <w:numId w:val="12"/>
              </w:numPr>
              <w:ind w:left="342"/>
            </w:pPr>
            <w:r>
              <w:t>Have students highlight, underline, or box the following rule about matter: Atoms are bonded together in molecules.</w:t>
            </w:r>
          </w:p>
        </w:tc>
      </w:tr>
      <w:tr w:rsidR="00087F22" w:rsidRPr="00D438F2" w14:paraId="03E1D80C" w14:textId="77777777" w:rsidTr="009E23E6">
        <w:tc>
          <w:tcPr>
            <w:tcW w:w="9535" w:type="dxa"/>
          </w:tcPr>
          <w:p w14:paraId="75A09CC3" w14:textId="77777777" w:rsidR="00087F22" w:rsidRDefault="00087F22" w:rsidP="00087F22">
            <w:pPr>
              <w:pStyle w:val="ListParagraph"/>
              <w:numPr>
                <w:ilvl w:val="0"/>
                <w:numId w:val="11"/>
              </w:numPr>
              <w:rPr>
                <w:b/>
              </w:rPr>
            </w:pPr>
            <w:r>
              <w:rPr>
                <w:b/>
              </w:rPr>
              <w:t>Review the Matter Change Question.</w:t>
            </w:r>
          </w:p>
          <w:p w14:paraId="2DAAEE2F" w14:textId="0FD9C5CF" w:rsidR="00087F22" w:rsidRDefault="00087F22" w:rsidP="00087F22">
            <w:r>
              <w:t>Display Slide 5 of the PPT.</w:t>
            </w:r>
          </w:p>
          <w:p w14:paraId="118058F8" w14:textId="77777777" w:rsidR="00087F22" w:rsidRPr="0056032F" w:rsidDel="00917BED" w:rsidRDefault="00087F22" w:rsidP="00087F22">
            <w:pPr>
              <w:pStyle w:val="ListParagraph"/>
              <w:numPr>
                <w:ilvl w:val="0"/>
                <w:numId w:val="15"/>
              </w:numPr>
              <w:ind w:left="346"/>
            </w:pPr>
            <w:r>
              <w:t>Have students highlight, underline, or box the following rule about matter: Atoms last forever.</w:t>
            </w:r>
          </w:p>
        </w:tc>
      </w:tr>
      <w:tr w:rsidR="00087F22" w:rsidRPr="00D438F2" w14:paraId="2E9D2C12" w14:textId="77777777" w:rsidTr="009E23E6">
        <w:tc>
          <w:tcPr>
            <w:tcW w:w="9535" w:type="dxa"/>
          </w:tcPr>
          <w:p w14:paraId="0A29EF72" w14:textId="77777777" w:rsidR="00087F22" w:rsidRDefault="00087F22" w:rsidP="00087F22">
            <w:pPr>
              <w:pStyle w:val="ListParagraph"/>
              <w:numPr>
                <w:ilvl w:val="0"/>
                <w:numId w:val="11"/>
              </w:numPr>
              <w:rPr>
                <w:b/>
              </w:rPr>
            </w:pPr>
            <w:r>
              <w:rPr>
                <w:b/>
              </w:rPr>
              <w:t>Review the Energy Change Question.</w:t>
            </w:r>
          </w:p>
          <w:p w14:paraId="05D3ACE7" w14:textId="29CE0EA5" w:rsidR="00087F22" w:rsidRDefault="00087F22" w:rsidP="00087F22">
            <w:r>
              <w:t>Display Slide 6 of the PPT.</w:t>
            </w:r>
          </w:p>
          <w:p w14:paraId="249CCE25" w14:textId="77777777" w:rsidR="00087F22" w:rsidRPr="0056032F" w:rsidDel="00917BED" w:rsidRDefault="00087F22" w:rsidP="00087F22">
            <w:pPr>
              <w:pStyle w:val="ListParagraph"/>
              <w:numPr>
                <w:ilvl w:val="0"/>
                <w:numId w:val="15"/>
              </w:numPr>
              <w:ind w:left="346"/>
            </w:pPr>
            <w:r>
              <w:t>Have students highlight, underline or box the following rules about energy: Energy lasts forever, and energy can be transformed.</w:t>
            </w:r>
          </w:p>
        </w:tc>
      </w:tr>
      <w:tr w:rsidR="00087F22" w:rsidRPr="00D438F2" w14:paraId="6A303286" w14:textId="77777777" w:rsidTr="009E23E6">
        <w:tc>
          <w:tcPr>
            <w:tcW w:w="9535" w:type="dxa"/>
          </w:tcPr>
          <w:p w14:paraId="42A8E5A8" w14:textId="6FC3B112" w:rsidR="00087F22" w:rsidRPr="00D438F2" w:rsidRDefault="00087F22" w:rsidP="00087F22">
            <w:pPr>
              <w:pStyle w:val="ListParagraph"/>
              <w:numPr>
                <w:ilvl w:val="0"/>
                <w:numId w:val="11"/>
              </w:numPr>
              <w:rPr>
                <w:b/>
              </w:rPr>
            </w:pPr>
            <w:r>
              <w:rPr>
                <w:b/>
              </w:rPr>
              <w:t>Have students complete Part A of the Predictions and Planning Tool for Bread Molding</w:t>
            </w:r>
            <w:r w:rsidRPr="00D438F2">
              <w:rPr>
                <w:b/>
              </w:rPr>
              <w:t>.</w:t>
            </w:r>
          </w:p>
          <w:p w14:paraId="58B602CB" w14:textId="0CFEE0FF" w:rsidR="00087F22" w:rsidRDefault="00087F22" w:rsidP="00087F22">
            <w:r>
              <w:t xml:space="preserve">Show Slide 7 of the PPT. Pass out one copy of </w:t>
            </w:r>
            <w:r>
              <w:rPr>
                <w:color w:val="0000FF"/>
              </w:rPr>
              <w:t xml:space="preserve">3.1 Predictions and Planning Tool for Bread Molding </w:t>
            </w:r>
            <w:r>
              <w:t xml:space="preserve">to each student and ask them to record their ideas as individuals for each of the Three Questions for Bread Molding. </w:t>
            </w:r>
          </w:p>
          <w:p w14:paraId="45C28428" w14:textId="77777777" w:rsidR="00087F22" w:rsidRDefault="00087F22" w:rsidP="00087F22">
            <w:pPr>
              <w:pStyle w:val="ListParagraph"/>
              <w:numPr>
                <w:ilvl w:val="0"/>
                <w:numId w:val="13"/>
              </w:numPr>
              <w:ind w:left="342"/>
            </w:pPr>
            <w:r>
              <w:t xml:space="preserve">Remind students that these are just </w:t>
            </w:r>
            <w:r>
              <w:rPr>
                <w:i/>
              </w:rPr>
              <w:t>predictions</w:t>
            </w:r>
            <w:r>
              <w:t>, and that there are no wrong answers at this point. Encourage them to write down all of their ideas on the tool.</w:t>
            </w:r>
          </w:p>
          <w:p w14:paraId="5995FDA3" w14:textId="7FFC9D5C" w:rsidR="00087F22" w:rsidRPr="00D438F2" w:rsidRDefault="00087F22" w:rsidP="00087F22">
            <w:pPr>
              <w:pStyle w:val="ListParagraph"/>
              <w:numPr>
                <w:ilvl w:val="0"/>
                <w:numId w:val="10"/>
              </w:numPr>
              <w:ind w:left="333" w:hanging="333"/>
            </w:pPr>
            <w:r>
              <w:t xml:space="preserve">Return students’ completed </w:t>
            </w:r>
            <w:r>
              <w:rPr>
                <w:color w:val="0000FF"/>
              </w:rPr>
              <w:t xml:space="preserve">1.2 Expressing Ideas and Questions Tool for Bread Molding </w:t>
            </w:r>
            <w:r w:rsidRPr="008F545C">
              <w:t xml:space="preserve">You may </w:t>
            </w:r>
            <w:r>
              <w:t xml:space="preserve">also </w:t>
            </w:r>
            <w:r w:rsidRPr="008F545C">
              <w:t xml:space="preserve">have typed and saved students’ ideas and questions on </w:t>
            </w:r>
            <w:r w:rsidRPr="00087F22">
              <w:rPr>
                <w:color w:val="000000" w:themeColor="text1"/>
              </w:rPr>
              <w:t>the</w:t>
            </w:r>
            <w:r w:rsidRPr="00087F22">
              <w:rPr>
                <w:color w:val="0432FF"/>
              </w:rPr>
              <w:t xml:space="preserve"> 1.2 Expressing Ideas </w:t>
            </w:r>
            <w:r w:rsidRPr="00087F22">
              <w:rPr>
                <w:color w:val="0000FF"/>
              </w:rPr>
              <w:t xml:space="preserve">and Questions </w:t>
            </w:r>
            <w:r w:rsidRPr="00087F22">
              <w:rPr>
                <w:color w:val="0432FF"/>
              </w:rPr>
              <w:t>for Bread Molding PPT</w:t>
            </w:r>
            <w:r>
              <w:t xml:space="preserve"> o</w:t>
            </w:r>
            <w:r w:rsidRPr="008F545C">
              <w:t>r you may have taken a picture of students’ sticky notes. Display the visual and review what students shared.</w:t>
            </w:r>
            <w:r>
              <w:t xml:space="preserve"> A</w:t>
            </w:r>
            <w:r w:rsidRPr="008F545C">
              <w:t xml:space="preserve">sk </w:t>
            </w:r>
            <w:r>
              <w:t>students</w:t>
            </w:r>
            <w:r w:rsidRPr="008F545C">
              <w:t xml:space="preserve"> to review their ideas</w:t>
            </w:r>
            <w:r>
              <w:t xml:space="preserve"> and questions</w:t>
            </w:r>
            <w:r w:rsidRPr="008F545C">
              <w:t xml:space="preserve"> from the first lesson</w:t>
            </w:r>
            <w:r>
              <w:t xml:space="preserve"> and compare them to their current predictions.</w:t>
            </w:r>
          </w:p>
        </w:tc>
      </w:tr>
      <w:tr w:rsidR="00087F22" w:rsidRPr="00D438F2" w14:paraId="17E11A7D" w14:textId="77777777" w:rsidTr="009E23E6">
        <w:tc>
          <w:tcPr>
            <w:tcW w:w="9535" w:type="dxa"/>
          </w:tcPr>
          <w:p w14:paraId="41DD720F" w14:textId="1D839340" w:rsidR="00087F22" w:rsidRPr="009E23E6" w:rsidRDefault="00087F22" w:rsidP="00087F22">
            <w:pPr>
              <w:pStyle w:val="ListParagraph"/>
              <w:numPr>
                <w:ilvl w:val="0"/>
                <w:numId w:val="11"/>
              </w:numPr>
              <w:rPr>
                <w:b/>
                <w:bCs/>
              </w:rPr>
            </w:pPr>
            <w:r w:rsidRPr="009E23E6">
              <w:rPr>
                <w:b/>
                <w:bCs/>
              </w:rPr>
              <w:t>Discuss the Matter Movement Question as it relates to a digital balance</w:t>
            </w:r>
          </w:p>
          <w:p w14:paraId="676D7367" w14:textId="6C7222F8" w:rsidR="00087F22" w:rsidRPr="002E75FE" w:rsidRDefault="00087F22" w:rsidP="00087F22">
            <w:pPr>
              <w:rPr>
                <w:bCs/>
              </w:rPr>
            </w:pPr>
            <w:r w:rsidRPr="002E75FE">
              <w:rPr>
                <w:bCs/>
              </w:rPr>
              <w:t>Show slide</w:t>
            </w:r>
            <w:r>
              <w:rPr>
                <w:bCs/>
              </w:rPr>
              <w:t>s 8 and 9</w:t>
            </w:r>
            <w:r w:rsidRPr="002E75FE">
              <w:rPr>
                <w:bCs/>
              </w:rPr>
              <w:t xml:space="preserve"> of the</w:t>
            </w:r>
            <w:r>
              <w:rPr>
                <w:bCs/>
              </w:rPr>
              <w:t xml:space="preserve"> </w:t>
            </w:r>
            <w:r>
              <w:rPr>
                <w:color w:val="0000FF"/>
              </w:rPr>
              <w:t>3</w:t>
            </w:r>
            <w:r w:rsidRPr="00C30D5A">
              <w:rPr>
                <w:color w:val="0000FF"/>
              </w:rPr>
              <w:t>.1 Predictions</w:t>
            </w:r>
            <w:r>
              <w:rPr>
                <w:color w:val="0000FF"/>
              </w:rPr>
              <w:t xml:space="preserve"> and Planning</w:t>
            </w:r>
            <w:r w:rsidRPr="00C30D5A">
              <w:rPr>
                <w:color w:val="0000FF"/>
              </w:rPr>
              <w:t xml:space="preserve"> about</w:t>
            </w:r>
            <w:r>
              <w:rPr>
                <w:color w:val="0000FF"/>
              </w:rPr>
              <w:t xml:space="preserve"> Bread Molding</w:t>
            </w:r>
            <w:r w:rsidRPr="00C30D5A">
              <w:rPr>
                <w:color w:val="0000FF"/>
              </w:rPr>
              <w:t xml:space="preserve"> PPT</w:t>
            </w:r>
            <w:r w:rsidRPr="002E75FE">
              <w:rPr>
                <w:bCs/>
              </w:rPr>
              <w:t>. Discuss with students how a digital balance can be used to measure matter moving into or out of a system. Highlight that the mass of the system can be measured before and after a change happens in a system. Discuss the two possible conclusions students can draw from their observations:</w:t>
            </w:r>
          </w:p>
          <w:p w14:paraId="6CF11AF8" w14:textId="77777777" w:rsidR="00087F22" w:rsidRPr="002E75FE" w:rsidRDefault="00087F22" w:rsidP="00087F22">
            <w:pPr>
              <w:pStyle w:val="ListParagraph"/>
              <w:numPr>
                <w:ilvl w:val="0"/>
                <w:numId w:val="53"/>
              </w:numPr>
              <w:rPr>
                <w:bCs/>
              </w:rPr>
            </w:pPr>
            <w:r w:rsidRPr="002E75FE">
              <w:rPr>
                <w:bCs/>
              </w:rPr>
              <w:t xml:space="preserve">If the mass of the system increases, then matter </w:t>
            </w:r>
            <w:r w:rsidRPr="002E75FE">
              <w:rPr>
                <w:bCs/>
                <w:i/>
                <w:iCs/>
              </w:rPr>
              <w:t>must</w:t>
            </w:r>
            <w:r w:rsidRPr="002E75FE">
              <w:rPr>
                <w:bCs/>
              </w:rPr>
              <w:t xml:space="preserve"> have moved into the system (remember the facts about atoms)</w:t>
            </w:r>
          </w:p>
          <w:p w14:paraId="0F85B799" w14:textId="78A49327" w:rsidR="00087F22" w:rsidRDefault="00087F22" w:rsidP="00087F22">
            <w:pPr>
              <w:pStyle w:val="ListParagraph"/>
              <w:numPr>
                <w:ilvl w:val="0"/>
                <w:numId w:val="53"/>
              </w:numPr>
              <w:rPr>
                <w:b/>
              </w:rPr>
            </w:pPr>
            <w:r w:rsidRPr="0003240F">
              <w:rPr>
                <w:bCs/>
              </w:rPr>
              <w:t xml:space="preserve">If the mass of the system decreases, then matter </w:t>
            </w:r>
            <w:r w:rsidRPr="0003240F">
              <w:rPr>
                <w:bCs/>
                <w:i/>
                <w:iCs/>
              </w:rPr>
              <w:t>must</w:t>
            </w:r>
            <w:r w:rsidRPr="0003240F">
              <w:rPr>
                <w:bCs/>
              </w:rPr>
              <w:t xml:space="preserve"> have moved out of the system. </w:t>
            </w:r>
          </w:p>
        </w:tc>
      </w:tr>
      <w:tr w:rsidR="00087F22" w:rsidRPr="00D438F2" w14:paraId="18B1D00C" w14:textId="77777777" w:rsidTr="009E23E6">
        <w:tc>
          <w:tcPr>
            <w:tcW w:w="9535" w:type="dxa"/>
          </w:tcPr>
          <w:p w14:paraId="77A76AE0" w14:textId="33EDEFAE" w:rsidR="00087F22" w:rsidRPr="009E23E6" w:rsidRDefault="00087F22" w:rsidP="00087F22">
            <w:pPr>
              <w:pStyle w:val="ListParagraph"/>
              <w:numPr>
                <w:ilvl w:val="0"/>
                <w:numId w:val="11"/>
              </w:numPr>
              <w:rPr>
                <w:b/>
                <w:bCs/>
              </w:rPr>
            </w:pPr>
            <w:r w:rsidRPr="009E23E6">
              <w:rPr>
                <w:b/>
                <w:bCs/>
              </w:rPr>
              <w:t>Discuss Matter Change Question as it relates to BTB</w:t>
            </w:r>
          </w:p>
          <w:p w14:paraId="6CBC1466" w14:textId="16CF01AB" w:rsidR="00087F22" w:rsidRPr="002E75FE" w:rsidRDefault="00087F22" w:rsidP="00087F22">
            <w:pPr>
              <w:rPr>
                <w:bCs/>
              </w:rPr>
            </w:pPr>
            <w:r w:rsidRPr="002E75FE">
              <w:rPr>
                <w:bCs/>
              </w:rPr>
              <w:lastRenderedPageBreak/>
              <w:t xml:space="preserve">Show slide </w:t>
            </w:r>
            <w:r>
              <w:rPr>
                <w:bCs/>
              </w:rPr>
              <w:t>10</w:t>
            </w:r>
            <w:r w:rsidRPr="002E75FE">
              <w:rPr>
                <w:bCs/>
              </w:rPr>
              <w:t xml:space="preserve"> of the</w:t>
            </w:r>
            <w:r w:rsidRPr="002E75FE">
              <w:rPr>
                <w:b/>
                <w:bCs/>
              </w:rPr>
              <w:t xml:space="preserve"> </w:t>
            </w:r>
            <w:r>
              <w:rPr>
                <w:color w:val="0000FF"/>
              </w:rPr>
              <w:t>3</w:t>
            </w:r>
            <w:r w:rsidRPr="00C30D5A">
              <w:rPr>
                <w:color w:val="0000FF"/>
              </w:rPr>
              <w:t>.1 Predictions</w:t>
            </w:r>
            <w:r>
              <w:rPr>
                <w:color w:val="0000FF"/>
              </w:rPr>
              <w:t xml:space="preserve"> and Planning</w:t>
            </w:r>
            <w:r w:rsidRPr="00C30D5A">
              <w:rPr>
                <w:color w:val="0000FF"/>
              </w:rPr>
              <w:t xml:space="preserve"> about</w:t>
            </w:r>
            <w:r>
              <w:rPr>
                <w:color w:val="0000FF"/>
              </w:rPr>
              <w:t xml:space="preserve"> Bread Molding</w:t>
            </w:r>
            <w:r w:rsidRPr="00C30D5A">
              <w:rPr>
                <w:color w:val="0000FF"/>
              </w:rPr>
              <w:t xml:space="preserve"> PPT</w:t>
            </w:r>
            <w:r w:rsidRPr="002E75FE">
              <w:rPr>
                <w:bCs/>
              </w:rPr>
              <w:t>. Discuss with students how BTB can be used to measure matter change in a system. Highlight that the BTB in a closed container can be observed before and after a change happens in the system.  Discuss the two possible conclusions students can draw from their observations:</w:t>
            </w:r>
          </w:p>
          <w:p w14:paraId="0667852B" w14:textId="77777777" w:rsidR="00087F22" w:rsidRPr="009E23E6" w:rsidRDefault="00087F22" w:rsidP="00087F22">
            <w:pPr>
              <w:pStyle w:val="ListParagraph"/>
              <w:numPr>
                <w:ilvl w:val="0"/>
                <w:numId w:val="54"/>
              </w:numPr>
              <w:ind w:left="333"/>
              <w:rPr>
                <w:bCs/>
              </w:rPr>
            </w:pPr>
            <w:r w:rsidRPr="009E23E6">
              <w:rPr>
                <w:bCs/>
              </w:rPr>
              <w:t>If the BTB changes from blue to yellow, then a chemical change may be producing CO</w:t>
            </w:r>
            <w:r w:rsidRPr="009E23E6">
              <w:rPr>
                <w:bCs/>
                <w:vertAlign w:val="subscript"/>
              </w:rPr>
              <w:t>2</w:t>
            </w:r>
          </w:p>
          <w:p w14:paraId="491A801E" w14:textId="4C6C7CB1" w:rsidR="00087F22" w:rsidRPr="009E23E6" w:rsidRDefault="00087F22" w:rsidP="00087F22">
            <w:pPr>
              <w:pStyle w:val="ListParagraph"/>
              <w:numPr>
                <w:ilvl w:val="0"/>
                <w:numId w:val="54"/>
              </w:numPr>
              <w:ind w:left="333"/>
              <w:rPr>
                <w:b/>
                <w:bCs/>
              </w:rPr>
            </w:pPr>
            <w:r w:rsidRPr="009E23E6">
              <w:rPr>
                <w:bCs/>
              </w:rPr>
              <w:t>If the BTB changes from yellow to blue, then a chemical change may be using CO</w:t>
            </w:r>
            <w:r w:rsidRPr="009E23E6">
              <w:rPr>
                <w:bCs/>
                <w:vertAlign w:val="subscript"/>
              </w:rPr>
              <w:t>2</w:t>
            </w:r>
            <w:r w:rsidRPr="009E23E6">
              <w:rPr>
                <w:bCs/>
              </w:rPr>
              <w:t xml:space="preserve"> as a reactant.</w:t>
            </w:r>
          </w:p>
        </w:tc>
      </w:tr>
      <w:tr w:rsidR="00087F22" w:rsidRPr="00D438F2" w14:paraId="0C595758" w14:textId="77777777" w:rsidTr="009E23E6">
        <w:tc>
          <w:tcPr>
            <w:tcW w:w="9535" w:type="dxa"/>
          </w:tcPr>
          <w:p w14:paraId="44BB4ACF" w14:textId="34A13107" w:rsidR="00087F22" w:rsidRPr="009E23E6" w:rsidRDefault="00087F22" w:rsidP="00087F22">
            <w:pPr>
              <w:pStyle w:val="ListParagraph"/>
              <w:numPr>
                <w:ilvl w:val="0"/>
                <w:numId w:val="11"/>
              </w:numPr>
              <w:rPr>
                <w:b/>
              </w:rPr>
            </w:pPr>
            <w:r w:rsidRPr="009E23E6">
              <w:rPr>
                <w:b/>
              </w:rPr>
              <w:lastRenderedPageBreak/>
              <w:t xml:space="preserve">Have students complete their predictions for </w:t>
            </w:r>
            <w:r>
              <w:rPr>
                <w:b/>
              </w:rPr>
              <w:t>Bread Molding</w:t>
            </w:r>
            <w:r w:rsidRPr="009E23E6">
              <w:rPr>
                <w:b/>
              </w:rPr>
              <w:t>: Part B of the Predictions and Planning Tool.</w:t>
            </w:r>
          </w:p>
          <w:p w14:paraId="6031B4C0" w14:textId="79FDA84E" w:rsidR="00087F22" w:rsidRPr="00DA5914" w:rsidRDefault="00087F22" w:rsidP="00087F22">
            <w:pPr>
              <w:ind w:left="-18"/>
              <w:rPr>
                <w:rFonts w:eastAsia="Times"/>
              </w:rPr>
            </w:pPr>
            <w:r w:rsidRPr="00DA5914">
              <w:rPr>
                <w:rFonts w:eastAsia="Times"/>
              </w:rPr>
              <w:t>Show slide 1</w:t>
            </w:r>
            <w:r>
              <w:rPr>
                <w:rFonts w:eastAsia="Times"/>
              </w:rPr>
              <w:t>1</w:t>
            </w:r>
            <w:r w:rsidRPr="00DA5914">
              <w:rPr>
                <w:rFonts w:eastAsia="Times"/>
              </w:rPr>
              <w:t xml:space="preserve"> of the PPT. Have students</w:t>
            </w:r>
            <w:r>
              <w:rPr>
                <w:rFonts w:eastAsia="Times"/>
              </w:rPr>
              <w:t xml:space="preserve"> find</w:t>
            </w:r>
            <w:r w:rsidRPr="00DA5914">
              <w:rPr>
                <w:rFonts w:eastAsia="Times"/>
              </w:rPr>
              <w:t xml:space="preserve"> Part B on</w:t>
            </w:r>
            <w:r>
              <w:rPr>
                <w:rFonts w:eastAsia="Times"/>
              </w:rPr>
              <w:t xml:space="preserve"> their</w:t>
            </w:r>
            <w:r w:rsidRPr="00DA5914">
              <w:rPr>
                <w:rFonts w:eastAsia="Times"/>
              </w:rPr>
              <w:t xml:space="preserve"> </w:t>
            </w:r>
            <w:r>
              <w:rPr>
                <w:color w:val="0000FF"/>
              </w:rPr>
              <w:t>3.1 Predictions and Planning Tool for Bread Molding</w:t>
            </w:r>
            <w:r w:rsidRPr="00DA2635">
              <w:rPr>
                <w:rFonts w:eastAsia="Times"/>
                <w:color w:val="0000FF"/>
              </w:rPr>
              <w:t xml:space="preserve"> </w:t>
            </w:r>
            <w:r w:rsidRPr="00DA5914">
              <w:rPr>
                <w:rFonts w:eastAsia="Times"/>
              </w:rPr>
              <w:t>and ask them to record their ideas as individuals for the matter movement</w:t>
            </w:r>
            <w:r>
              <w:rPr>
                <w:rFonts w:eastAsia="Times"/>
              </w:rPr>
              <w:t xml:space="preserve">, </w:t>
            </w:r>
            <w:r w:rsidRPr="00DA5914">
              <w:rPr>
                <w:rFonts w:eastAsia="Times"/>
              </w:rPr>
              <w:t>matter change</w:t>
            </w:r>
            <w:r>
              <w:rPr>
                <w:rFonts w:eastAsia="Times"/>
              </w:rPr>
              <w:t>, and energy change</w:t>
            </w:r>
            <w:r w:rsidRPr="00DA5914">
              <w:rPr>
                <w:rFonts w:eastAsia="Times"/>
              </w:rPr>
              <w:t xml:space="preserve"> question</w:t>
            </w:r>
            <w:r>
              <w:rPr>
                <w:rFonts w:eastAsia="Times"/>
              </w:rPr>
              <w:t>s</w:t>
            </w:r>
            <w:r w:rsidRPr="00DA5914">
              <w:rPr>
                <w:rFonts w:eastAsia="Times"/>
              </w:rPr>
              <w:t xml:space="preserve">. </w:t>
            </w:r>
          </w:p>
          <w:p w14:paraId="08A7118F" w14:textId="2BC3A9A8" w:rsidR="00087F22" w:rsidRPr="00087F22" w:rsidRDefault="00087F22" w:rsidP="00087F22">
            <w:pPr>
              <w:pStyle w:val="ListParagraph"/>
              <w:numPr>
                <w:ilvl w:val="0"/>
                <w:numId w:val="57"/>
              </w:numPr>
              <w:ind w:left="333"/>
              <w:rPr>
                <w:b/>
                <w:bCs/>
              </w:rPr>
            </w:pPr>
            <w:r w:rsidRPr="00087F22">
              <w:rPr>
                <w:rFonts w:eastAsia="Times"/>
              </w:rPr>
              <w:t xml:space="preserve">Remind students that these are just </w:t>
            </w:r>
            <w:r w:rsidRPr="00087F22">
              <w:rPr>
                <w:rFonts w:eastAsia="Times"/>
                <w:i/>
                <w:iCs/>
              </w:rPr>
              <w:t>predictions</w:t>
            </w:r>
            <w:r w:rsidRPr="00087F22">
              <w:rPr>
                <w:rFonts w:eastAsia="Times"/>
              </w:rPr>
              <w:t>, and that there are no wrong answers at this point. Encourage them to write down all their ideas on the tool.</w:t>
            </w:r>
          </w:p>
        </w:tc>
      </w:tr>
      <w:tr w:rsidR="00087F22" w:rsidRPr="00D438F2" w14:paraId="1BF559E1" w14:textId="77777777" w:rsidTr="009E23E6">
        <w:tc>
          <w:tcPr>
            <w:tcW w:w="9535" w:type="dxa"/>
          </w:tcPr>
          <w:p w14:paraId="560F367D" w14:textId="77777777" w:rsidR="00087F22" w:rsidRPr="00D438F2" w:rsidRDefault="00087F22" w:rsidP="00087F22">
            <w:pPr>
              <w:pStyle w:val="ListParagraph"/>
              <w:numPr>
                <w:ilvl w:val="0"/>
                <w:numId w:val="11"/>
              </w:numPr>
              <w:rPr>
                <w:b/>
              </w:rPr>
            </w:pPr>
            <w:r>
              <w:rPr>
                <w:b/>
              </w:rPr>
              <w:t>Have students discuss their predictions in pairs</w:t>
            </w:r>
            <w:r w:rsidRPr="00D438F2">
              <w:rPr>
                <w:b/>
              </w:rPr>
              <w:t>.</w:t>
            </w:r>
          </w:p>
          <w:p w14:paraId="7A3B548A" w14:textId="77777777" w:rsidR="00087F22" w:rsidRDefault="00087F22" w:rsidP="00087F22">
            <w:r>
              <w:t>When students have completed Part B of their Predictions and Planning Tools, show slide 12 of the PPT. Divide students into pairs and tell them to compare and contrast their predictions with each other and to look for differences and similarities.</w:t>
            </w:r>
          </w:p>
          <w:p w14:paraId="3F097291" w14:textId="77777777" w:rsidR="00087F22" w:rsidRPr="008F545C" w:rsidRDefault="00087F22" w:rsidP="00087F22">
            <w:pPr>
              <w:pStyle w:val="ListParagraph"/>
              <w:numPr>
                <w:ilvl w:val="0"/>
                <w:numId w:val="16"/>
              </w:numPr>
              <w:ind w:left="346"/>
              <w:rPr>
                <w:rFonts w:eastAsia="Times"/>
              </w:rPr>
            </w:pPr>
            <w:r w:rsidRPr="0056032F">
              <w:rPr>
                <w:rFonts w:eastAsia="Times"/>
              </w:rPr>
              <w:t>Give students 2-3 minutes to compare their predictions.</w:t>
            </w:r>
            <w:r>
              <w:rPr>
                <w:rFonts w:eastAsia="Times"/>
              </w:rPr>
              <w:t xml:space="preserve"> As students are sharing, circulate through the groups. Consider engaging students by: </w:t>
            </w:r>
            <w:proofErr w:type="spellStart"/>
            <w:r>
              <w:rPr>
                <w:rFonts w:eastAsia="Times"/>
                <w:i/>
              </w:rPr>
              <w:t>Revoice</w:t>
            </w:r>
            <w:proofErr w:type="spellEnd"/>
            <w:r>
              <w:rPr>
                <w:rFonts w:eastAsia="Times"/>
                <w:i/>
              </w:rPr>
              <w:t xml:space="preserve"> what students said/wrote (for instance, I see/hear that you think the BTB will turn blue). Why do you think that? What do you two disagree about? Why do you disagree?</w:t>
            </w:r>
          </w:p>
          <w:p w14:paraId="687CEF4D" w14:textId="77777777" w:rsidR="00087F22" w:rsidRPr="009741A5" w:rsidRDefault="00087F22" w:rsidP="00087F22">
            <w:pPr>
              <w:pStyle w:val="ListParagraph"/>
              <w:numPr>
                <w:ilvl w:val="0"/>
                <w:numId w:val="16"/>
              </w:numPr>
              <w:ind w:left="346"/>
              <w:rPr>
                <w:rFonts w:eastAsia="Times"/>
              </w:rPr>
            </w:pPr>
            <w:r>
              <w:rPr>
                <w:rFonts w:eastAsia="Times"/>
              </w:rPr>
              <w:t>Pay attention to patterns in students’ predictions as well as predictions that diverge from any of the patterns. Both will be valuable to discuss next as a whole class.</w:t>
            </w:r>
          </w:p>
        </w:tc>
      </w:tr>
      <w:tr w:rsidR="00087F22" w:rsidRPr="00D438F2" w14:paraId="7F6CF0F2" w14:textId="77777777" w:rsidTr="009E23E6">
        <w:tc>
          <w:tcPr>
            <w:tcW w:w="9535" w:type="dxa"/>
          </w:tcPr>
          <w:p w14:paraId="161FB1CA" w14:textId="558456A4" w:rsidR="00087F22" w:rsidRPr="004C18CA" w:rsidRDefault="00087F22" w:rsidP="00087F22">
            <w:pPr>
              <w:pStyle w:val="ListParagraph"/>
              <w:numPr>
                <w:ilvl w:val="0"/>
                <w:numId w:val="11"/>
              </w:numPr>
              <w:rPr>
                <w:b/>
              </w:rPr>
            </w:pPr>
            <w:r w:rsidRPr="004C18CA">
              <w:rPr>
                <w:b/>
              </w:rPr>
              <w:t xml:space="preserve">Have students plan the investigation: Part C of the Predictions and Planning Tool. </w:t>
            </w:r>
          </w:p>
          <w:p w14:paraId="58F4500C" w14:textId="69BDCB3D" w:rsidR="00087F22" w:rsidRDefault="00087F22" w:rsidP="00087F22">
            <w:r>
              <w:t>S</w:t>
            </w:r>
            <w:r w:rsidRPr="00DC6818">
              <w:t xml:space="preserve">how students Slide </w:t>
            </w:r>
            <w:r>
              <w:t>13 of the PPT</w:t>
            </w:r>
            <w:r w:rsidRPr="00DC6818">
              <w:t xml:space="preserve"> and describe the instruments and materials necessary for carrying out the investigation. Have students begin planning their investigation.</w:t>
            </w:r>
            <w:r>
              <w:t xml:space="preserve"> There are two main variations in how much control students can have over this planning process</w:t>
            </w:r>
          </w:p>
          <w:p w14:paraId="2FAFC902" w14:textId="39D53382" w:rsidR="00087F22" w:rsidRPr="00E20872" w:rsidRDefault="00087F22" w:rsidP="00087F22">
            <w:pPr>
              <w:pStyle w:val="ListParagraph"/>
              <w:numPr>
                <w:ilvl w:val="0"/>
                <w:numId w:val="55"/>
              </w:numPr>
              <w:ind w:left="333"/>
              <w:rPr>
                <w:b/>
              </w:rPr>
            </w:pPr>
            <w:r>
              <w:t>Minimal student control: Discuss student ideas for how an investigation could be set up. Then have students follow the lab instructions for Activity 3.2.</w:t>
            </w:r>
          </w:p>
          <w:p w14:paraId="610693A6" w14:textId="77777777" w:rsidR="0054485E" w:rsidRPr="0054485E" w:rsidRDefault="00087F22" w:rsidP="00087F22">
            <w:pPr>
              <w:pStyle w:val="ListParagraph"/>
              <w:numPr>
                <w:ilvl w:val="0"/>
                <w:numId w:val="55"/>
              </w:numPr>
              <w:ind w:left="333"/>
              <w:rPr>
                <w:b/>
              </w:rPr>
            </w:pPr>
            <w:r>
              <w:t xml:space="preserve">Maximal student control: Students in class develop their own consensus plans that will replace the lab instructions in Activity 3.2. (They may use the </w:t>
            </w:r>
            <w:r w:rsidRPr="00EF1EF1">
              <w:rPr>
                <w:color w:val="00B050"/>
              </w:rPr>
              <w:t>Investigation Planning Tool</w:t>
            </w:r>
            <w:r>
              <w:t xml:space="preserve"> for making their plans. Note the importance of having different student groups following the same plan so that they can come to a consensus about patterns in data in Activity 3.2)</w:t>
            </w:r>
            <w:r w:rsidR="0054485E">
              <w:t>.</w:t>
            </w:r>
          </w:p>
          <w:p w14:paraId="722AE4FE" w14:textId="3AF4EBCB" w:rsidR="00087F22" w:rsidRPr="004C18CA" w:rsidRDefault="00087F22" w:rsidP="00087F22">
            <w:pPr>
              <w:pStyle w:val="ListParagraph"/>
              <w:numPr>
                <w:ilvl w:val="0"/>
                <w:numId w:val="55"/>
              </w:numPr>
              <w:ind w:left="333"/>
              <w:rPr>
                <w:b/>
              </w:rPr>
            </w:pPr>
            <w:r>
              <w:t>Some possible ideas of using lab materials are below:</w:t>
            </w:r>
          </w:p>
          <w:p w14:paraId="5546C981" w14:textId="77777777" w:rsidR="00087F22" w:rsidRPr="004C18CA" w:rsidRDefault="00087F22" w:rsidP="00087F22">
            <w:pPr>
              <w:pStyle w:val="ListParagraph"/>
              <w:numPr>
                <w:ilvl w:val="0"/>
                <w:numId w:val="55"/>
              </w:numPr>
              <w:ind w:left="693"/>
              <w:rPr>
                <w:b/>
              </w:rPr>
            </w:pPr>
            <w:r w:rsidRPr="007837CA">
              <w:t xml:space="preserve">Students might choose to add controls to the experiment, for example including </w:t>
            </w:r>
            <w:r w:rsidRPr="004C18CA">
              <w:rPr>
                <w:bCs/>
              </w:rPr>
              <w:t>both</w:t>
            </w:r>
            <w:r w:rsidRPr="007837CA">
              <w:t xml:space="preserve"> a Petri dish of yellow bromothymol blue (BTB) (made from blowing into the blue BTB with a straw) </w:t>
            </w:r>
            <w:r w:rsidRPr="004C18CA">
              <w:rPr>
                <w:bCs/>
              </w:rPr>
              <w:t>and</w:t>
            </w:r>
            <w:r w:rsidRPr="007837CA">
              <w:t xml:space="preserve"> a Petri dish of blue BTB to the chamber.</w:t>
            </w:r>
          </w:p>
          <w:p w14:paraId="1E1DFC83" w14:textId="31C1C5E7" w:rsidR="00087F22" w:rsidRPr="004C18CA" w:rsidRDefault="00087F22" w:rsidP="00087F22">
            <w:pPr>
              <w:pStyle w:val="ListParagraph"/>
              <w:numPr>
                <w:ilvl w:val="0"/>
                <w:numId w:val="55"/>
              </w:numPr>
              <w:ind w:left="693"/>
              <w:rPr>
                <w:b/>
              </w:rPr>
            </w:pPr>
            <w:r w:rsidRPr="007837CA">
              <w:t xml:space="preserve">Students might also choose to set up a chamber with a Petri dish of blue BTB alone without </w:t>
            </w:r>
            <w:r w:rsidR="0054485E">
              <w:t>the molding bread</w:t>
            </w:r>
            <w:r>
              <w:t>.</w:t>
            </w:r>
          </w:p>
        </w:tc>
      </w:tr>
      <w:tr w:rsidR="00087F22" w:rsidRPr="00D438F2" w14:paraId="50043D3B" w14:textId="77777777" w:rsidTr="009E23E6">
        <w:tc>
          <w:tcPr>
            <w:tcW w:w="9535" w:type="dxa"/>
          </w:tcPr>
          <w:p w14:paraId="513FC5A1" w14:textId="75E49305" w:rsidR="00087F22" w:rsidRDefault="00087F22" w:rsidP="00087F22">
            <w:pPr>
              <w:pStyle w:val="ListParagraph"/>
              <w:numPr>
                <w:ilvl w:val="0"/>
                <w:numId w:val="11"/>
              </w:numPr>
              <w:rPr>
                <w:b/>
              </w:rPr>
            </w:pPr>
            <w:r>
              <w:rPr>
                <w:b/>
              </w:rPr>
              <w:t>Save the Predictions and Planning Tool for later.</w:t>
            </w:r>
          </w:p>
          <w:p w14:paraId="168D911A" w14:textId="1F5C5348" w:rsidR="00087F22" w:rsidRPr="009411F5" w:rsidRDefault="00087F22" w:rsidP="00087F22">
            <w:r>
              <w:t xml:space="preserve">Display Slide 14. Tell students that they will revisit their </w:t>
            </w:r>
            <w:r w:rsidR="0054485E">
              <w:t>predictions</w:t>
            </w:r>
            <w:r>
              <w:t xml:space="preserve"> after the investigation to see how their ideas changed over time.</w:t>
            </w:r>
          </w:p>
        </w:tc>
      </w:tr>
    </w:tbl>
    <w:p w14:paraId="68ADEB3C" w14:textId="77777777" w:rsidR="002E2D59" w:rsidRPr="00D438F2" w:rsidRDefault="002E2D59" w:rsidP="00EC7FB3"/>
    <w:p w14:paraId="23D30C4F" w14:textId="77777777" w:rsidR="00B977E7" w:rsidRPr="00D438F2" w:rsidRDefault="00CD686F" w:rsidP="00CD686F">
      <w:pPr>
        <w:pStyle w:val="Heading2"/>
      </w:pPr>
      <w:r>
        <w:rPr>
          <w:color w:val="FF0000"/>
        </w:rPr>
        <w:lastRenderedPageBreak/>
        <w:t xml:space="preserve">Tab 3: </w:t>
      </w:r>
      <w:r w:rsidR="00B977E7" w:rsidRPr="00D438F2">
        <w:t>Assessment</w:t>
      </w:r>
    </w:p>
    <w:p w14:paraId="4DA75EA3" w14:textId="77777777" w:rsidR="002E2D59" w:rsidRPr="009D439B" w:rsidRDefault="002E2D59" w:rsidP="002E2D59">
      <w:pPr>
        <w:ind w:right="36"/>
      </w:pPr>
      <w:r w:rsidRPr="009D439B">
        <w:t xml:space="preserve">The </w:t>
      </w:r>
      <w:r w:rsidRPr="00D174C5">
        <w:t>Three Questions</w:t>
      </w:r>
      <w:r w:rsidRPr="009D439B">
        <w:rPr>
          <w:b/>
        </w:rPr>
        <w:t xml:space="preserve"> </w:t>
      </w:r>
      <w:r w:rsidRPr="009D439B">
        <w:t xml:space="preserve">will be </w:t>
      </w:r>
      <w:r>
        <w:t xml:space="preserve">a review from the </w:t>
      </w:r>
      <w:r w:rsidRPr="00D12FA6">
        <w:rPr>
          <w:i/>
        </w:rPr>
        <w:t>Systems and Scale</w:t>
      </w:r>
      <w:r>
        <w:t xml:space="preserve">, </w:t>
      </w:r>
      <w:r>
        <w:rPr>
          <w:i/>
        </w:rPr>
        <w:t xml:space="preserve">Plants, </w:t>
      </w:r>
      <w:r>
        <w:t xml:space="preserve">and/or </w:t>
      </w:r>
      <w:r>
        <w:rPr>
          <w:i/>
        </w:rPr>
        <w:t xml:space="preserve">Animals </w:t>
      </w:r>
      <w:r>
        <w:t>units, but</w:t>
      </w:r>
      <w:r w:rsidRPr="009D439B">
        <w:t xml:space="preserve"> Level 2 students </w:t>
      </w:r>
      <w:r>
        <w:t>may</w:t>
      </w:r>
      <w:r w:rsidRPr="009D439B">
        <w:t xml:space="preserve"> </w:t>
      </w:r>
      <w:r>
        <w:t xml:space="preserve">still </w:t>
      </w:r>
      <w:r w:rsidRPr="009D439B">
        <w:t xml:space="preserve">find the questions themselves hard to understand. In particular, they </w:t>
      </w:r>
      <w:r>
        <w:t>may</w:t>
      </w:r>
      <w:r w:rsidRPr="009D439B">
        <w:t xml:space="preserve"> be unable to connect the three columns in the</w:t>
      </w:r>
      <w:r w:rsidRPr="009D439B">
        <w:rPr>
          <w:i/>
        </w:rPr>
        <w:t xml:space="preserve"> </w:t>
      </w:r>
      <w:r w:rsidRPr="001D5BFA">
        <w:rPr>
          <w:color w:val="00B050"/>
        </w:rPr>
        <w:t>Three Questions 11 x 17 Poster</w:t>
      </w:r>
      <w:r>
        <w:t xml:space="preserve">. </w:t>
      </w:r>
      <w:r w:rsidRPr="009D439B">
        <w:t xml:space="preserve">Note whether students use </w:t>
      </w:r>
      <w:r>
        <w:t>facts about matter and energy as they try to answer the Three Questions</w:t>
      </w:r>
      <w:r w:rsidRPr="009D439B">
        <w:t xml:space="preserve">. </w:t>
      </w:r>
    </w:p>
    <w:p w14:paraId="28E67692" w14:textId="6A187866" w:rsidR="002E2D59" w:rsidRDefault="002E2D59" w:rsidP="002E2D59">
      <w:r>
        <w:t xml:space="preserve">During the class, listen to the ideas that students offer in the activity. Do students’ predictions follow the rules? At this point, do not correct student ideas, but listen for what they say about matter and energy in the context of decomposition. After class, use the </w:t>
      </w:r>
      <w:r w:rsidRPr="001D5BFA">
        <w:rPr>
          <w:color w:val="7030A0"/>
        </w:rPr>
        <w:t xml:space="preserve">3.1 Assessing the Predictions </w:t>
      </w:r>
      <w:r w:rsidR="00A341A1">
        <w:rPr>
          <w:color w:val="7030A0"/>
        </w:rPr>
        <w:t xml:space="preserve">and Planning </w:t>
      </w:r>
      <w:r w:rsidRPr="001D5BFA">
        <w:rPr>
          <w:color w:val="7030A0"/>
        </w:rPr>
        <w:t xml:space="preserve">Tool for Bread Molding </w:t>
      </w:r>
      <w:r>
        <w:t xml:space="preserve">to compare your students’ ideas with what we would expect to see in Level 4 responses.  </w:t>
      </w:r>
    </w:p>
    <w:p w14:paraId="2C5F9356" w14:textId="08B4842F" w:rsidR="002E2D59" w:rsidRDefault="002E2D59" w:rsidP="002E2D59">
      <w:r w:rsidRPr="009D439B">
        <w:t xml:space="preserve">This discussion will show that some students are still at Level 2 with respect to both their ideas about energy and their understanding of the questions. For example, do students have a sense of necessity about the connections between mass changes and movement of atoms? Do they recognize that if the </w:t>
      </w:r>
      <w:r>
        <w:t>bread loses mass</w:t>
      </w:r>
      <w:r w:rsidRPr="009D439B">
        <w:t xml:space="preserve">, then atoms must be moving out of the </w:t>
      </w:r>
      <w:r>
        <w:t>bread</w:t>
      </w:r>
      <w:r w:rsidRPr="009D439B">
        <w:t xml:space="preserve">? Do students account for energy separately from matter, or do they suggest that some of the matter in the </w:t>
      </w:r>
      <w:r>
        <w:t>bread and mold</w:t>
      </w:r>
      <w:r w:rsidRPr="009D439B">
        <w:t xml:space="preserve"> might be converted to energy</w:t>
      </w:r>
      <w:r>
        <w:t xml:space="preserve"> or disappear</w:t>
      </w:r>
      <w:r w:rsidRPr="009D439B">
        <w:t xml:space="preserve">? You do not need to correct any problems now; they will be addressed through the investigation and </w:t>
      </w:r>
      <w:r w:rsidR="004C18CA">
        <w:t>m</w:t>
      </w:r>
      <w:r w:rsidRPr="009D439B">
        <w:t>odeling in the Activities to come.</w:t>
      </w:r>
    </w:p>
    <w:p w14:paraId="18144EBB" w14:textId="77777777" w:rsidR="002E2D59" w:rsidRDefault="002E2D59" w:rsidP="002E2D59">
      <w:pPr>
        <w:pStyle w:val="Heading3"/>
      </w:pPr>
      <w:r w:rsidRPr="00D438F2">
        <w:t>Tips</w:t>
      </w:r>
    </w:p>
    <w:p w14:paraId="5E1D1A92" w14:textId="23EC8650" w:rsidR="002E2D59" w:rsidRDefault="002E2D59" w:rsidP="00ED5D00">
      <w:pPr>
        <w:pStyle w:val="ListParagraph"/>
        <w:numPr>
          <w:ilvl w:val="0"/>
          <w:numId w:val="17"/>
        </w:numPr>
        <w:ind w:left="360"/>
      </w:pPr>
      <w:r>
        <w:t xml:space="preserve">Have a designated place in the classroom where students store their </w:t>
      </w:r>
      <w:r>
        <w:rPr>
          <w:color w:val="0000FF"/>
        </w:rPr>
        <w:t>3</w:t>
      </w:r>
      <w:r w:rsidRPr="00C30D5A">
        <w:rPr>
          <w:color w:val="0000FF"/>
        </w:rPr>
        <w:t xml:space="preserve">.1 Predictions </w:t>
      </w:r>
      <w:r w:rsidR="00A341A1">
        <w:rPr>
          <w:color w:val="0000FF"/>
        </w:rPr>
        <w:t xml:space="preserve">and Planning </w:t>
      </w:r>
      <w:r w:rsidRPr="00C30D5A">
        <w:rPr>
          <w:color w:val="0000FF"/>
        </w:rPr>
        <w:t xml:space="preserve">Tool for </w:t>
      </w:r>
      <w:r>
        <w:rPr>
          <w:color w:val="0000FF"/>
        </w:rPr>
        <w:t>Bread Molding</w:t>
      </w:r>
      <w:r>
        <w:t xml:space="preserve"> so they can easily refer back to their ideas at the end of the lesson. </w:t>
      </w:r>
    </w:p>
    <w:p w14:paraId="5CD2A517" w14:textId="17E14643" w:rsidR="002E2D59" w:rsidRPr="004E18A2" w:rsidRDefault="002E2D59" w:rsidP="00ED5D00">
      <w:pPr>
        <w:pStyle w:val="ListParagraph"/>
        <w:numPr>
          <w:ilvl w:val="0"/>
          <w:numId w:val="17"/>
        </w:numPr>
        <w:ind w:left="360" w:right="36"/>
      </w:pPr>
      <w:r w:rsidRPr="009D439B">
        <w:t xml:space="preserve">Expect many students to make the right predictions for the wrong reasons. Note in particular whether they say that changes in the mass of the </w:t>
      </w:r>
      <w:r>
        <w:t>bread</w:t>
      </w:r>
      <w:r w:rsidRPr="009D439B">
        <w:t xml:space="preserve"> indicate that atoms are moving.</w:t>
      </w:r>
    </w:p>
    <w:p w14:paraId="7CAB16C6" w14:textId="77777777" w:rsidR="00B517E1" w:rsidRDefault="00B517E1" w:rsidP="00B517E1">
      <w:pPr>
        <w:pStyle w:val="Heading2"/>
      </w:pPr>
      <w:r w:rsidRPr="00B517E1">
        <w:rPr>
          <w:color w:val="FF0000"/>
        </w:rPr>
        <w:t>Tab 4</w:t>
      </w:r>
      <w:r>
        <w:t>: Differentiation</w:t>
      </w:r>
      <w:r w:rsidR="00016EEC">
        <w:t xml:space="preserve"> &amp;</w:t>
      </w:r>
      <w:r w:rsidR="00761F92" w:rsidRPr="00761F92">
        <w:t xml:space="preserve"> </w:t>
      </w:r>
      <w:r w:rsidR="00761F92" w:rsidRPr="00D438F2">
        <w:t>Extending the Learning</w:t>
      </w:r>
      <w:r w:rsidR="00016EEC">
        <w:t xml:space="preserve"> </w:t>
      </w:r>
    </w:p>
    <w:p w14:paraId="4A95A93C" w14:textId="5078A7B1" w:rsidR="00B517E1" w:rsidRDefault="00761F92" w:rsidP="00761F92">
      <w:pPr>
        <w:pStyle w:val="Heading3"/>
        <w:rPr>
          <w:color w:val="FF0000"/>
        </w:rPr>
      </w:pPr>
      <w:r>
        <w:t xml:space="preserve">Differentiation </w:t>
      </w:r>
      <w:r>
        <w:rPr>
          <w:color w:val="FF0000"/>
        </w:rPr>
        <w:t>(Accordion)</w:t>
      </w:r>
    </w:p>
    <w:p w14:paraId="2DF09B5E" w14:textId="55A68017" w:rsidR="0054485E" w:rsidRPr="007907F2" w:rsidRDefault="0054485E" w:rsidP="0054485E">
      <w:pPr>
        <w:numPr>
          <w:ilvl w:val="0"/>
          <w:numId w:val="9"/>
        </w:numPr>
        <w:spacing w:after="0"/>
        <w:textAlignment w:val="baseline"/>
        <w:rPr>
          <w:color w:val="000000"/>
        </w:rPr>
      </w:pPr>
      <w:r w:rsidRPr="007907F2">
        <w:rPr>
          <w:color w:val="000000"/>
        </w:rPr>
        <w:t xml:space="preserve">Refer back to </w:t>
      </w:r>
      <w:r w:rsidRPr="0054485E">
        <w:rPr>
          <w:i/>
          <w:color w:val="000000"/>
        </w:rPr>
        <w:t>Systems &amp; Scale</w:t>
      </w:r>
      <w:r w:rsidRPr="007907F2">
        <w:rPr>
          <w:color w:val="000000"/>
        </w:rPr>
        <w:t xml:space="preserve"> Predictions and Planning Tool as a model</w:t>
      </w:r>
      <w:r>
        <w:rPr>
          <w:color w:val="000000"/>
        </w:rPr>
        <w:t>.</w:t>
      </w:r>
    </w:p>
    <w:p w14:paraId="028541D7" w14:textId="6F8CC4A0" w:rsidR="0054485E" w:rsidRPr="007907F2" w:rsidRDefault="0054485E" w:rsidP="0054485E">
      <w:pPr>
        <w:numPr>
          <w:ilvl w:val="0"/>
          <w:numId w:val="9"/>
        </w:numPr>
        <w:spacing w:after="0"/>
        <w:textAlignment w:val="baseline"/>
        <w:rPr>
          <w:color w:val="000000"/>
        </w:rPr>
      </w:pPr>
      <w:r>
        <w:rPr>
          <w:color w:val="000000"/>
        </w:rPr>
        <w:t>Use s</w:t>
      </w:r>
      <w:r w:rsidRPr="007907F2">
        <w:rPr>
          <w:color w:val="000000"/>
        </w:rPr>
        <w:t xml:space="preserve">trategic grouping </w:t>
      </w:r>
      <w:r>
        <w:rPr>
          <w:color w:val="000000"/>
        </w:rPr>
        <w:t>to distribute</w:t>
      </w:r>
      <w:r w:rsidRPr="007907F2">
        <w:rPr>
          <w:color w:val="000000"/>
        </w:rPr>
        <w:t xml:space="preserve"> strong speakers</w:t>
      </w:r>
      <w:r>
        <w:rPr>
          <w:color w:val="000000"/>
        </w:rPr>
        <w:t>.</w:t>
      </w:r>
    </w:p>
    <w:p w14:paraId="4D3B7CAB" w14:textId="066018E7" w:rsidR="0054485E" w:rsidRPr="007907F2" w:rsidRDefault="0054485E" w:rsidP="0054485E">
      <w:pPr>
        <w:numPr>
          <w:ilvl w:val="0"/>
          <w:numId w:val="9"/>
        </w:numPr>
        <w:spacing w:after="0"/>
        <w:textAlignment w:val="baseline"/>
        <w:rPr>
          <w:color w:val="000000"/>
          <w:sz w:val="24"/>
          <w:szCs w:val="24"/>
        </w:rPr>
      </w:pPr>
      <w:r w:rsidRPr="007907F2">
        <w:rPr>
          <w:color w:val="000000"/>
        </w:rPr>
        <w:t>Provide sentence stems for discussion and</w:t>
      </w:r>
      <w:r>
        <w:rPr>
          <w:color w:val="000000"/>
        </w:rPr>
        <w:t xml:space="preserve"> for</w:t>
      </w:r>
      <w:r w:rsidRPr="007907F2">
        <w:rPr>
          <w:color w:val="000000"/>
        </w:rPr>
        <w:t xml:space="preserve"> filling in the </w:t>
      </w:r>
      <w:r>
        <w:rPr>
          <w:color w:val="000000"/>
        </w:rPr>
        <w:t>P</w:t>
      </w:r>
      <w:r w:rsidRPr="007907F2">
        <w:rPr>
          <w:color w:val="000000"/>
        </w:rPr>
        <w:t>redictions</w:t>
      </w:r>
      <w:r>
        <w:rPr>
          <w:color w:val="000000"/>
        </w:rPr>
        <w:t xml:space="preserve"> and Planning</w:t>
      </w:r>
      <w:r w:rsidRPr="007907F2">
        <w:rPr>
          <w:color w:val="000000"/>
        </w:rPr>
        <w:t xml:space="preserve"> </w:t>
      </w:r>
      <w:r>
        <w:rPr>
          <w:color w:val="000000"/>
        </w:rPr>
        <w:t>T</w:t>
      </w:r>
      <w:r w:rsidRPr="007907F2">
        <w:rPr>
          <w:color w:val="000000"/>
        </w:rPr>
        <w:t>ool</w:t>
      </w:r>
      <w:r>
        <w:rPr>
          <w:color w:val="000000"/>
        </w:rPr>
        <w:t>.</w:t>
      </w:r>
    </w:p>
    <w:p w14:paraId="7E2A825D" w14:textId="2FA80340" w:rsidR="0054485E" w:rsidRPr="007907F2" w:rsidRDefault="0054485E" w:rsidP="0054485E">
      <w:pPr>
        <w:numPr>
          <w:ilvl w:val="0"/>
          <w:numId w:val="9"/>
        </w:numPr>
        <w:spacing w:after="0"/>
        <w:textAlignment w:val="baseline"/>
        <w:rPr>
          <w:color w:val="000000"/>
        </w:rPr>
      </w:pPr>
      <w:r w:rsidRPr="007907F2">
        <w:rPr>
          <w:color w:val="000000"/>
        </w:rPr>
        <w:t xml:space="preserve">Read </w:t>
      </w:r>
      <w:r>
        <w:rPr>
          <w:color w:val="000000"/>
        </w:rPr>
        <w:t xml:space="preserve">the </w:t>
      </w:r>
      <w:r w:rsidRPr="007907F2">
        <w:rPr>
          <w:color w:val="000000"/>
        </w:rPr>
        <w:t>Three Questions Handout as a group</w:t>
      </w:r>
      <w:r>
        <w:rPr>
          <w:color w:val="000000"/>
        </w:rPr>
        <w:t xml:space="preserve"> and </w:t>
      </w:r>
      <w:r w:rsidRPr="007907F2">
        <w:rPr>
          <w:color w:val="000000"/>
        </w:rPr>
        <w:t xml:space="preserve">referr back to </w:t>
      </w:r>
      <w:r w:rsidRPr="0054485E">
        <w:rPr>
          <w:i/>
          <w:color w:val="000000"/>
        </w:rPr>
        <w:t>Systems &amp; Scale</w:t>
      </w:r>
      <w:r>
        <w:rPr>
          <w:color w:val="000000"/>
        </w:rPr>
        <w:t xml:space="preserve">, </w:t>
      </w:r>
      <w:r>
        <w:rPr>
          <w:i/>
          <w:color w:val="000000"/>
        </w:rPr>
        <w:t>Animals</w:t>
      </w:r>
      <w:r>
        <w:rPr>
          <w:color w:val="000000"/>
        </w:rPr>
        <w:t>,</w:t>
      </w:r>
      <w:r>
        <w:rPr>
          <w:i/>
          <w:color w:val="000000"/>
        </w:rPr>
        <w:t xml:space="preserve"> </w:t>
      </w:r>
      <w:r>
        <w:rPr>
          <w:color w:val="000000"/>
        </w:rPr>
        <w:t xml:space="preserve">and/or </w:t>
      </w:r>
      <w:r>
        <w:rPr>
          <w:i/>
          <w:color w:val="000000"/>
        </w:rPr>
        <w:t>Plants.</w:t>
      </w:r>
    </w:p>
    <w:p w14:paraId="3FD81D40" w14:textId="5BDD197F" w:rsidR="0054485E" w:rsidRPr="007907F2" w:rsidRDefault="0054485E" w:rsidP="0054485E">
      <w:pPr>
        <w:numPr>
          <w:ilvl w:val="0"/>
          <w:numId w:val="9"/>
        </w:numPr>
        <w:spacing w:after="0"/>
        <w:textAlignment w:val="baseline"/>
        <w:rPr>
          <w:color w:val="000000"/>
        </w:rPr>
      </w:pPr>
      <w:r w:rsidRPr="007907F2">
        <w:rPr>
          <w:color w:val="000000"/>
        </w:rPr>
        <w:t xml:space="preserve">Allow students </w:t>
      </w:r>
      <w:r>
        <w:rPr>
          <w:color w:val="000000"/>
        </w:rPr>
        <w:t xml:space="preserve">to use their </w:t>
      </w:r>
      <w:r w:rsidRPr="007907F2">
        <w:rPr>
          <w:color w:val="000000"/>
        </w:rPr>
        <w:t xml:space="preserve">personal devices to watch the </w:t>
      </w:r>
      <w:r>
        <w:rPr>
          <w:color w:val="000000"/>
        </w:rPr>
        <w:t xml:space="preserve">Carbon </w:t>
      </w:r>
      <w:r w:rsidRPr="00477975">
        <w:rPr>
          <w:i/>
          <w:iCs/>
          <w:color w:val="000000"/>
        </w:rPr>
        <w:t>TIME</w:t>
      </w:r>
      <w:r>
        <w:rPr>
          <w:color w:val="000000"/>
        </w:rPr>
        <w:t xml:space="preserve"> Bread Molding Video with </w:t>
      </w:r>
      <w:r w:rsidRPr="007907F2">
        <w:rPr>
          <w:color w:val="000000"/>
        </w:rPr>
        <w:t>Nina and Daryl</w:t>
      </w:r>
      <w:r>
        <w:rPr>
          <w:color w:val="000000"/>
        </w:rPr>
        <w:t xml:space="preserve">. This allows for </w:t>
      </w:r>
      <w:r w:rsidRPr="007907F2">
        <w:rPr>
          <w:color w:val="000000"/>
        </w:rPr>
        <w:t>slowdown and playbac</w:t>
      </w:r>
      <w:r>
        <w:rPr>
          <w:color w:val="000000"/>
        </w:rPr>
        <w:t>k.</w:t>
      </w:r>
    </w:p>
    <w:p w14:paraId="60E6F6A4" w14:textId="0196665D" w:rsidR="0054485E" w:rsidRPr="007907F2" w:rsidRDefault="0054485E" w:rsidP="0054485E">
      <w:pPr>
        <w:numPr>
          <w:ilvl w:val="0"/>
          <w:numId w:val="9"/>
        </w:numPr>
        <w:spacing w:after="0"/>
        <w:textAlignment w:val="baseline"/>
        <w:rPr>
          <w:color w:val="000000"/>
        </w:rPr>
      </w:pPr>
      <w:r w:rsidRPr="007907F2">
        <w:rPr>
          <w:color w:val="000000"/>
        </w:rPr>
        <w:t xml:space="preserve">Give examples of </w:t>
      </w:r>
      <w:r>
        <w:rPr>
          <w:color w:val="000000"/>
        </w:rPr>
        <w:t xml:space="preserve">predictions for each of </w:t>
      </w:r>
      <w:r w:rsidRPr="007907F2">
        <w:rPr>
          <w:color w:val="000000"/>
        </w:rPr>
        <w:t xml:space="preserve">the </w:t>
      </w:r>
      <w:r>
        <w:rPr>
          <w:color w:val="000000"/>
        </w:rPr>
        <w:t>T</w:t>
      </w:r>
      <w:r w:rsidRPr="007907F2">
        <w:rPr>
          <w:color w:val="000000"/>
        </w:rPr>
        <w:t xml:space="preserve">hree </w:t>
      </w:r>
      <w:r>
        <w:rPr>
          <w:color w:val="000000"/>
        </w:rPr>
        <w:t>Q</w:t>
      </w:r>
      <w:r w:rsidRPr="007907F2">
        <w:rPr>
          <w:color w:val="000000"/>
        </w:rPr>
        <w:t xml:space="preserve">uestions </w:t>
      </w:r>
      <w:r>
        <w:rPr>
          <w:color w:val="000000"/>
        </w:rPr>
        <w:t xml:space="preserve">and </w:t>
      </w:r>
      <w:r w:rsidRPr="007907F2">
        <w:rPr>
          <w:color w:val="000000"/>
        </w:rPr>
        <w:t>possibly post these as sentence stem</w:t>
      </w:r>
      <w:r>
        <w:rPr>
          <w:color w:val="000000"/>
        </w:rPr>
        <w:t>s for students to mirror.</w:t>
      </w:r>
    </w:p>
    <w:p w14:paraId="3FC61A6D" w14:textId="3120E2B8" w:rsidR="0054485E" w:rsidRPr="0054485E" w:rsidRDefault="0054485E" w:rsidP="0054485E">
      <w:pPr>
        <w:numPr>
          <w:ilvl w:val="0"/>
          <w:numId w:val="9"/>
        </w:numPr>
        <w:spacing w:after="0"/>
        <w:textAlignment w:val="baseline"/>
        <w:rPr>
          <w:color w:val="000000"/>
        </w:rPr>
      </w:pPr>
      <w:r w:rsidRPr="007907F2">
        <w:rPr>
          <w:color w:val="000000"/>
        </w:rPr>
        <w:t>Keep student</w:t>
      </w:r>
      <w:r>
        <w:rPr>
          <w:color w:val="000000"/>
        </w:rPr>
        <w:t>s’</w:t>
      </w:r>
      <w:r w:rsidRPr="007907F2">
        <w:rPr>
          <w:color w:val="000000"/>
        </w:rPr>
        <w:t xml:space="preserve"> </w:t>
      </w:r>
      <w:r>
        <w:rPr>
          <w:color w:val="000000"/>
        </w:rPr>
        <w:t>P</w:t>
      </w:r>
      <w:r w:rsidRPr="007907F2">
        <w:rPr>
          <w:color w:val="000000"/>
        </w:rPr>
        <w:t>redictions</w:t>
      </w:r>
      <w:r>
        <w:rPr>
          <w:color w:val="000000"/>
        </w:rPr>
        <w:t xml:space="preserve"> and Planning Tools</w:t>
      </w:r>
      <w:r w:rsidRPr="007907F2">
        <w:rPr>
          <w:color w:val="000000"/>
        </w:rPr>
        <w:t xml:space="preserve"> in a safe place (</w:t>
      </w:r>
      <w:r>
        <w:rPr>
          <w:color w:val="000000"/>
        </w:rPr>
        <w:t xml:space="preserve">e.g., </w:t>
      </w:r>
      <w:r w:rsidRPr="007907F2">
        <w:rPr>
          <w:color w:val="000000"/>
        </w:rPr>
        <w:t>notebook or class file)</w:t>
      </w:r>
      <w:r>
        <w:rPr>
          <w:color w:val="000000"/>
        </w:rPr>
        <w:t>.</w:t>
      </w:r>
    </w:p>
    <w:p w14:paraId="6A8A2DA6" w14:textId="77777777" w:rsidR="00761F92" w:rsidRDefault="00761F92" w:rsidP="00761F92"/>
    <w:p w14:paraId="520624C0" w14:textId="77777777" w:rsidR="00761F92" w:rsidRDefault="00761F92" w:rsidP="00761F92">
      <w:pPr>
        <w:pStyle w:val="Heading3"/>
      </w:pPr>
      <w:r>
        <w:t xml:space="preserve">Modifications </w:t>
      </w:r>
      <w:r>
        <w:rPr>
          <w:color w:val="FF0000"/>
        </w:rPr>
        <w:t>(Accordion)</w:t>
      </w:r>
    </w:p>
    <w:p w14:paraId="50BCC5B9" w14:textId="77777777" w:rsidR="00761F92" w:rsidRDefault="00761F92" w:rsidP="00761F92"/>
    <w:p w14:paraId="0DC386B2" w14:textId="5AD508F5" w:rsidR="00EA4C4B" w:rsidRDefault="00761F92" w:rsidP="002E2D59">
      <w:pPr>
        <w:pStyle w:val="Heading3"/>
        <w:rPr>
          <w:color w:val="FF0000"/>
        </w:rPr>
      </w:pPr>
      <w:r w:rsidRPr="00D438F2">
        <w:t>Extending the Learning</w:t>
      </w:r>
      <w:r>
        <w:t xml:space="preserve"> </w:t>
      </w:r>
      <w:r>
        <w:rPr>
          <w:color w:val="FF0000"/>
        </w:rPr>
        <w:t>(Accordion)</w:t>
      </w:r>
    </w:p>
    <w:p w14:paraId="6A65E95C" w14:textId="77777777" w:rsidR="005C3E09" w:rsidRPr="00FA3263" w:rsidRDefault="005C3E09" w:rsidP="005C3E09">
      <w:pPr>
        <w:pStyle w:val="ListParagraph"/>
        <w:numPr>
          <w:ilvl w:val="0"/>
          <w:numId w:val="63"/>
        </w:numPr>
        <w:tabs>
          <w:tab w:val="clear" w:pos="720"/>
          <w:tab w:val="num" w:pos="810"/>
        </w:tabs>
        <w:ind w:left="360" w:right="36"/>
      </w:pPr>
      <w:r w:rsidRPr="00FA3263">
        <w:t xml:space="preserve">Have students plan and carry out their own investigations to answer the Three Questions. If groups get unreliable data, you may want to carry out the investigations as planned in this </w:t>
      </w:r>
      <w:r>
        <w:t>u</w:t>
      </w:r>
      <w:r w:rsidRPr="00FA3263">
        <w:t>nit, at least as a demonstration.</w:t>
      </w:r>
    </w:p>
    <w:p w14:paraId="62B65872" w14:textId="3234AA91" w:rsidR="005C3E09" w:rsidRDefault="005C3E09" w:rsidP="005C3E09">
      <w:pPr>
        <w:pStyle w:val="ListParagraph"/>
        <w:numPr>
          <w:ilvl w:val="0"/>
          <w:numId w:val="63"/>
        </w:numPr>
        <w:tabs>
          <w:tab w:val="clear" w:pos="720"/>
          <w:tab w:val="num" w:pos="810"/>
        </w:tabs>
        <w:ind w:left="360" w:right="36"/>
      </w:pPr>
      <w:r w:rsidRPr="00FA3263">
        <w:lastRenderedPageBreak/>
        <w:t xml:space="preserve">Have students review their </w:t>
      </w:r>
      <w:r>
        <w:t>observations</w:t>
      </w:r>
      <w:r w:rsidRPr="00FA3263">
        <w:t xml:space="preserve"> about </w:t>
      </w:r>
      <w:r>
        <w:t>mold</w:t>
      </w:r>
      <w:r w:rsidRPr="00FA3263">
        <w:t xml:space="preserve"> growth that they have been collecting since the Pre-Lesson. Discuss what is similar, different, or surprising about this method of growing plants compared to more familiar methods.</w:t>
      </w:r>
      <w:r w:rsidRPr="00FA3263">
        <w:rPr>
          <w:i/>
          <w:color w:val="FF0000"/>
        </w:rPr>
        <w:t xml:space="preserve"> </w:t>
      </w:r>
    </w:p>
    <w:p w14:paraId="39C58AAD" w14:textId="77777777" w:rsidR="005C3E09" w:rsidRPr="005C3E09" w:rsidRDefault="005C3E09" w:rsidP="005C3E09"/>
    <w:p w14:paraId="42B86797" w14:textId="77777777" w:rsidR="00E36CE9" w:rsidRDefault="00E36CE9">
      <w:pPr>
        <w:spacing w:after="0"/>
        <w:rPr>
          <w:b/>
          <w:kern w:val="28"/>
          <w:sz w:val="36"/>
        </w:rPr>
      </w:pPr>
      <w:r>
        <w:br w:type="page"/>
      </w:r>
    </w:p>
    <w:p w14:paraId="547C8E20" w14:textId="57D23486" w:rsidR="002E2D59" w:rsidRPr="00E36CE9" w:rsidRDefault="002E2D59" w:rsidP="002E2D59">
      <w:pPr>
        <w:pStyle w:val="Heading1"/>
        <w:rPr>
          <w:color w:val="000000" w:themeColor="text1"/>
        </w:rPr>
      </w:pPr>
      <w:r w:rsidRPr="00E36CE9">
        <w:rPr>
          <w:color w:val="000000" w:themeColor="text1"/>
        </w:rPr>
        <w:lastRenderedPageBreak/>
        <w:t xml:space="preserve">Activity </w:t>
      </w:r>
      <w:r w:rsidR="00E36CE9" w:rsidRPr="00E36CE9">
        <w:rPr>
          <w:color w:val="000000" w:themeColor="text1"/>
        </w:rPr>
        <w:t>3.2: Observing Bread Molding (60 min over 2 days)</w:t>
      </w:r>
    </w:p>
    <w:p w14:paraId="4D47E326" w14:textId="77777777" w:rsidR="002E2D59" w:rsidRDefault="002E2D59" w:rsidP="002E2D59">
      <w:pPr>
        <w:pStyle w:val="Heading2"/>
      </w:pPr>
      <w:r>
        <w:rPr>
          <w:color w:val="FF0000"/>
        </w:rPr>
        <w:t>Tab 1:</w:t>
      </w:r>
      <w:r>
        <w:t xml:space="preserve"> Overview and Preparation</w:t>
      </w:r>
    </w:p>
    <w:p w14:paraId="59E21274" w14:textId="77777777" w:rsidR="002E2D59" w:rsidRPr="002B5F20" w:rsidRDefault="002E2D59" w:rsidP="002E2D59">
      <w:pPr>
        <w:pStyle w:val="Heading3"/>
      </w:pPr>
      <w:r>
        <w:t>Target Student Performance</w:t>
      </w:r>
    </w:p>
    <w:p w14:paraId="50EACA53" w14:textId="4C8570E1" w:rsidR="00CC60B2" w:rsidRPr="00D438F2" w:rsidRDefault="00CC60B2" w:rsidP="00CC60B2">
      <w:r>
        <w:t>Students record data about changes in mass and BTB when bread molds and reach consensus about patterns in their data.</w:t>
      </w:r>
    </w:p>
    <w:p w14:paraId="1A006252" w14:textId="77777777" w:rsidR="00E36CE9" w:rsidRPr="009D439B" w:rsidRDefault="00E36CE9" w:rsidP="00E36CE9">
      <w:pPr>
        <w:pStyle w:val="Heading3"/>
      </w:pPr>
      <w:r>
        <w:t>Materials You Provide</w:t>
      </w:r>
    </w:p>
    <w:p w14:paraId="1BC8A8F3" w14:textId="77777777" w:rsidR="00E36CE9" w:rsidRPr="00256E5E" w:rsidRDefault="00E36CE9" w:rsidP="00ED5D00">
      <w:pPr>
        <w:pStyle w:val="ListParagraph"/>
        <w:numPr>
          <w:ilvl w:val="0"/>
          <w:numId w:val="19"/>
        </w:numPr>
      </w:pPr>
      <w:r w:rsidRPr="00256E5E">
        <w:t>bromothymol blue (BTB) solution (less than 1 cup per group of four students)</w:t>
      </w:r>
    </w:p>
    <w:p w14:paraId="7C063EDA" w14:textId="77777777" w:rsidR="00E36CE9" w:rsidRPr="00256E5E" w:rsidRDefault="00E36CE9" w:rsidP="00ED5D00">
      <w:pPr>
        <w:pStyle w:val="ListParagraph"/>
        <w:numPr>
          <w:ilvl w:val="0"/>
          <w:numId w:val="19"/>
        </w:numPr>
      </w:pPr>
      <w:r w:rsidRPr="00256E5E">
        <w:t>digital balance (1 per group of four students)</w:t>
      </w:r>
    </w:p>
    <w:p w14:paraId="16A62377" w14:textId="77777777" w:rsidR="00E36CE9" w:rsidRPr="00256E5E" w:rsidRDefault="00E36CE9" w:rsidP="00ED5D00">
      <w:pPr>
        <w:pStyle w:val="ListParagraph"/>
        <w:numPr>
          <w:ilvl w:val="0"/>
          <w:numId w:val="19"/>
        </w:numPr>
      </w:pPr>
      <w:r w:rsidRPr="00256E5E">
        <w:t>plastic Petri dish (1 per group of four students)</w:t>
      </w:r>
    </w:p>
    <w:p w14:paraId="7EAB3FDA" w14:textId="6E0EFD50" w:rsidR="00E36CE9" w:rsidRDefault="00E36CE9" w:rsidP="00ED5D00">
      <w:pPr>
        <w:pStyle w:val="ListParagraph"/>
        <w:numPr>
          <w:ilvl w:val="0"/>
          <w:numId w:val="18"/>
        </w:numPr>
        <w:ind w:right="36"/>
      </w:pPr>
      <w:r>
        <w:t>labeled Petri dishes with moldy bread from the Pre-Lesson (1 per student)</w:t>
      </w:r>
    </w:p>
    <w:p w14:paraId="5018C73E" w14:textId="1D298A46" w:rsidR="0054485E" w:rsidRDefault="0054485E" w:rsidP="0054485E">
      <w:pPr>
        <w:pStyle w:val="ListParagraph"/>
        <w:numPr>
          <w:ilvl w:val="0"/>
          <w:numId w:val="18"/>
        </w:numPr>
      </w:pPr>
      <w:r w:rsidRPr="00256E5E">
        <w:t>sealable, 9.5 cup container (1 per group of four students)</w:t>
      </w:r>
    </w:p>
    <w:p w14:paraId="0ABD942C" w14:textId="77777777" w:rsidR="00E36CE9" w:rsidRDefault="00E36CE9" w:rsidP="00ED5D00">
      <w:pPr>
        <w:pStyle w:val="ListParagraph"/>
        <w:numPr>
          <w:ilvl w:val="0"/>
          <w:numId w:val="18"/>
        </w:numPr>
        <w:ind w:right="36"/>
      </w:pPr>
      <w:r>
        <w:t xml:space="preserve">(From previous lesson) Completed </w:t>
      </w:r>
      <w:r w:rsidRPr="008A0FA1">
        <w:rPr>
          <w:color w:val="0000FF"/>
        </w:rPr>
        <w:t>Pr</w:t>
      </w:r>
      <w:r>
        <w:rPr>
          <w:color w:val="0000FF"/>
        </w:rPr>
        <w:t>e 0</w:t>
      </w:r>
      <w:r w:rsidRPr="008A0FA1">
        <w:rPr>
          <w:color w:val="0000FF"/>
        </w:rPr>
        <w:t>.1 Bread Mold Investigation Set Up Worksheet</w:t>
      </w:r>
      <w:r>
        <w:t xml:space="preserve"> </w:t>
      </w:r>
    </w:p>
    <w:p w14:paraId="25EA06C5" w14:textId="77777777" w:rsidR="00E36CE9" w:rsidRPr="00D174C5" w:rsidRDefault="00E36CE9" w:rsidP="00ED5D00">
      <w:pPr>
        <w:pStyle w:val="ListParagraph"/>
        <w:numPr>
          <w:ilvl w:val="0"/>
          <w:numId w:val="18"/>
        </w:numPr>
        <w:ind w:right="36"/>
        <w:rPr>
          <w:color w:val="000000" w:themeColor="text1"/>
        </w:rPr>
      </w:pPr>
      <w:r>
        <w:t xml:space="preserve">(From previous lesson) </w:t>
      </w:r>
      <w:r w:rsidRPr="00E36CE9">
        <w:rPr>
          <w:color w:val="00B050"/>
        </w:rPr>
        <w:t xml:space="preserve">Bread Mold Investigation Class Results 11 x 17 Poster </w:t>
      </w:r>
      <w:r>
        <w:rPr>
          <w:color w:val="000000" w:themeColor="text1"/>
        </w:rPr>
        <w:t xml:space="preserve">(or </w:t>
      </w:r>
      <w:r w:rsidRPr="00E36CE9">
        <w:rPr>
          <w:color w:val="00B050"/>
        </w:rPr>
        <w:t>Spreadsheet</w:t>
      </w:r>
      <w:r w:rsidRPr="00D174C5">
        <w:rPr>
          <w:color w:val="000000" w:themeColor="text1"/>
        </w:rPr>
        <w:t xml:space="preserve">) </w:t>
      </w:r>
    </w:p>
    <w:p w14:paraId="1E12828B" w14:textId="77777777" w:rsidR="00E36CE9" w:rsidRPr="00D438F2" w:rsidRDefault="00E36CE9" w:rsidP="00E36CE9">
      <w:pPr>
        <w:pStyle w:val="Heading3"/>
      </w:pPr>
      <w:r w:rsidRPr="00D438F2">
        <w:t>Resources Provided</w:t>
      </w:r>
    </w:p>
    <w:p w14:paraId="4726D335" w14:textId="77777777" w:rsidR="00E36CE9" w:rsidRPr="006D5AD2" w:rsidRDefault="00E36CE9" w:rsidP="00ED5D00">
      <w:pPr>
        <w:pStyle w:val="ListParagraph"/>
        <w:numPr>
          <w:ilvl w:val="0"/>
          <w:numId w:val="18"/>
        </w:numPr>
        <w:ind w:right="36"/>
        <w:rPr>
          <w:color w:val="0000FF"/>
        </w:rPr>
      </w:pPr>
      <w:r>
        <w:rPr>
          <w:color w:val="0000FF"/>
        </w:rPr>
        <w:t>3</w:t>
      </w:r>
      <w:r w:rsidRPr="006D5AD2">
        <w:rPr>
          <w:color w:val="0000FF"/>
        </w:rPr>
        <w:t xml:space="preserve">.2 Observing </w:t>
      </w:r>
      <w:r>
        <w:rPr>
          <w:color w:val="0000FF"/>
        </w:rPr>
        <w:t>Bread Molding</w:t>
      </w:r>
      <w:r w:rsidRPr="006D5AD2">
        <w:rPr>
          <w:color w:val="0000FF"/>
        </w:rPr>
        <w:t xml:space="preserve"> Worksheet</w:t>
      </w:r>
      <w:r>
        <w:rPr>
          <w:color w:val="0000FF"/>
        </w:rPr>
        <w:t xml:space="preserve"> </w:t>
      </w:r>
      <w:r>
        <w:rPr>
          <w:color w:val="000000" w:themeColor="text1"/>
        </w:rPr>
        <w:t>(1 per student)</w:t>
      </w:r>
    </w:p>
    <w:p w14:paraId="37816162" w14:textId="77777777" w:rsidR="00E36CE9" w:rsidRPr="001D5BFA" w:rsidRDefault="00E36CE9" w:rsidP="00ED5D00">
      <w:pPr>
        <w:pStyle w:val="ListParagraph"/>
        <w:numPr>
          <w:ilvl w:val="0"/>
          <w:numId w:val="18"/>
        </w:numPr>
        <w:ind w:right="36"/>
        <w:rPr>
          <w:color w:val="7030A0"/>
        </w:rPr>
      </w:pPr>
      <w:r w:rsidRPr="001D5BFA">
        <w:rPr>
          <w:color w:val="7030A0"/>
        </w:rPr>
        <w:t>3.2 Grading the Observing Bread Molding Worksheet</w:t>
      </w:r>
    </w:p>
    <w:p w14:paraId="7981D13A" w14:textId="77777777" w:rsidR="00E36CE9" w:rsidRDefault="00E36CE9" w:rsidP="00ED5D00">
      <w:pPr>
        <w:pStyle w:val="ListParagraph"/>
        <w:numPr>
          <w:ilvl w:val="0"/>
          <w:numId w:val="18"/>
        </w:numPr>
        <w:ind w:right="36"/>
        <w:rPr>
          <w:color w:val="0000FF"/>
        </w:rPr>
      </w:pPr>
      <w:r>
        <w:rPr>
          <w:color w:val="0000FF"/>
        </w:rPr>
        <w:t>3</w:t>
      </w:r>
      <w:r w:rsidRPr="006D5AD2">
        <w:rPr>
          <w:color w:val="0000FF"/>
        </w:rPr>
        <w:t xml:space="preserve">.2 Observing </w:t>
      </w:r>
      <w:r>
        <w:rPr>
          <w:color w:val="0000FF"/>
        </w:rPr>
        <w:t>Bread Molding</w:t>
      </w:r>
      <w:r w:rsidRPr="006D5AD2">
        <w:rPr>
          <w:color w:val="0000FF"/>
        </w:rPr>
        <w:t xml:space="preserve"> PP</w:t>
      </w:r>
      <w:r>
        <w:rPr>
          <w:color w:val="0000FF"/>
        </w:rPr>
        <w:t>T</w:t>
      </w:r>
    </w:p>
    <w:p w14:paraId="04449C1B" w14:textId="77777777" w:rsidR="00E36CE9" w:rsidRPr="00000EE1" w:rsidRDefault="00E36CE9" w:rsidP="00E36CE9">
      <w:pPr>
        <w:pStyle w:val="Heading3"/>
      </w:pPr>
      <w:r>
        <w:t xml:space="preserve">Recurring </w:t>
      </w:r>
      <w:r w:rsidRPr="00D438F2">
        <w:t xml:space="preserve">Resources </w:t>
      </w:r>
    </w:p>
    <w:p w14:paraId="57255900" w14:textId="77777777" w:rsidR="00E36CE9" w:rsidRPr="006D5AD2" w:rsidRDefault="00E36CE9" w:rsidP="00ED5D00">
      <w:pPr>
        <w:pStyle w:val="ListParagraph"/>
        <w:numPr>
          <w:ilvl w:val="0"/>
          <w:numId w:val="18"/>
        </w:numPr>
        <w:ind w:right="36"/>
        <w:rPr>
          <w:color w:val="0000FF"/>
        </w:rPr>
      </w:pPr>
      <w:r w:rsidRPr="00D174C5">
        <w:rPr>
          <w:color w:val="000000" w:themeColor="text1"/>
        </w:rPr>
        <w:t xml:space="preserve">(Optional) </w:t>
      </w:r>
      <w:r w:rsidRPr="00000EE1">
        <w:rPr>
          <w:color w:val="00B050"/>
        </w:rPr>
        <w:t xml:space="preserve">BTB Color Handout </w:t>
      </w:r>
      <w:r>
        <w:rPr>
          <w:color w:val="000000" w:themeColor="text1"/>
        </w:rPr>
        <w:t>(1 per group)</w:t>
      </w:r>
    </w:p>
    <w:p w14:paraId="4ED440BF" w14:textId="77777777" w:rsidR="00E36CE9" w:rsidRPr="00477975" w:rsidRDefault="00E36CE9" w:rsidP="00ED5D00">
      <w:pPr>
        <w:pStyle w:val="ListParagraph"/>
        <w:numPr>
          <w:ilvl w:val="0"/>
          <w:numId w:val="18"/>
        </w:numPr>
        <w:ind w:right="36"/>
        <w:rPr>
          <w:color w:val="0000F1"/>
        </w:rPr>
      </w:pPr>
      <w:r w:rsidRPr="00477975">
        <w:rPr>
          <w:i/>
          <w:color w:val="0000F1"/>
        </w:rPr>
        <w:t xml:space="preserve">Carbon TIME </w:t>
      </w:r>
      <w:r w:rsidRPr="00477975">
        <w:rPr>
          <w:color w:val="0000F1"/>
        </w:rPr>
        <w:t>Bread Molding Video</w:t>
      </w:r>
    </w:p>
    <w:p w14:paraId="3FC4C0DE" w14:textId="77777777" w:rsidR="00E36CE9" w:rsidRPr="00D438F2" w:rsidRDefault="00E36CE9" w:rsidP="00E36CE9">
      <w:pPr>
        <w:pStyle w:val="Heading3"/>
      </w:pPr>
      <w:r w:rsidRPr="00D438F2">
        <w:t>Setup</w:t>
      </w:r>
    </w:p>
    <w:p w14:paraId="7A27EA8C" w14:textId="77777777" w:rsidR="00E36CE9" w:rsidRDefault="00E36CE9" w:rsidP="00E36CE9">
      <w:pPr>
        <w:ind w:right="36"/>
      </w:pPr>
      <w:r>
        <w:t>Prepare the BTB,</w:t>
      </w:r>
      <w:r w:rsidRPr="00256E5E">
        <w:t xml:space="preserve"> </w:t>
      </w:r>
      <w:r>
        <w:t xml:space="preserve">digital balances, </w:t>
      </w:r>
      <w:r w:rsidRPr="00256E5E">
        <w:t xml:space="preserve">Petri dishes, </w:t>
      </w:r>
      <w:r>
        <w:t>containers, and the materials from the Pre-Lesson</w:t>
      </w:r>
      <w:r w:rsidRPr="00256E5E">
        <w:t xml:space="preserve">. </w:t>
      </w:r>
      <w:r>
        <w:t>Use the instructions on the</w:t>
      </w:r>
      <w:r w:rsidRPr="00241075">
        <w:rPr>
          <w:color w:val="0000FF"/>
        </w:rPr>
        <w:t xml:space="preserve"> </w:t>
      </w:r>
      <w:r w:rsidRPr="00000EE1">
        <w:rPr>
          <w:color w:val="00B050"/>
        </w:rPr>
        <w:t xml:space="preserve">BTB Information and Instructions Handout </w:t>
      </w:r>
      <w:r>
        <w:t>for details about how to prepare the BTB.</w:t>
      </w:r>
      <w:r w:rsidRPr="00256E5E">
        <w:t xml:space="preserve"> If you plan to use the poster to record student data, </w:t>
      </w:r>
      <w:r>
        <w:t>re-post the poster on the wall</w:t>
      </w:r>
      <w:r w:rsidRPr="00256E5E">
        <w:t xml:space="preserve">. Print one copy of </w:t>
      </w:r>
      <w:r>
        <w:rPr>
          <w:color w:val="0000FF"/>
        </w:rPr>
        <w:t>3.2</w:t>
      </w:r>
      <w:r w:rsidRPr="00310C96">
        <w:rPr>
          <w:color w:val="0000FF"/>
        </w:rPr>
        <w:t xml:space="preserve"> </w:t>
      </w:r>
      <w:r>
        <w:rPr>
          <w:color w:val="0000FF"/>
        </w:rPr>
        <w:t>Observing Bread Molding</w:t>
      </w:r>
      <w:r w:rsidRPr="00310C96">
        <w:rPr>
          <w:color w:val="0000FF"/>
        </w:rPr>
        <w:t xml:space="preserve"> Worksheet</w:t>
      </w:r>
      <w:r>
        <w:rPr>
          <w:color w:val="0000FF"/>
        </w:rPr>
        <w:t xml:space="preserve"> </w:t>
      </w:r>
      <w:r>
        <w:t>for each student</w:t>
      </w:r>
      <w:r w:rsidRPr="00310C96">
        <w:rPr>
          <w:color w:val="0000FF"/>
        </w:rPr>
        <w:t>.</w:t>
      </w:r>
      <w:r>
        <w:rPr>
          <w:color w:val="0000FF"/>
        </w:rPr>
        <w:t xml:space="preserve"> </w:t>
      </w:r>
      <w:r>
        <w:t xml:space="preserve">Prepare a computer with an overhead projector to display the PPT and video. </w:t>
      </w:r>
      <w:r w:rsidRPr="009D439B">
        <w:t xml:space="preserve">You may want to print </w:t>
      </w:r>
      <w:r>
        <w:t>one copy</w:t>
      </w:r>
      <w:r w:rsidRPr="009D439B">
        <w:t xml:space="preserve"> of </w:t>
      </w:r>
      <w:r w:rsidRPr="00000EE1">
        <w:rPr>
          <w:color w:val="00B050"/>
        </w:rPr>
        <w:t xml:space="preserve">BTB Color Handout </w:t>
      </w:r>
      <w:r w:rsidRPr="009D439B">
        <w:t>for each group</w:t>
      </w:r>
      <w:r>
        <w:t>, but this is optional</w:t>
      </w:r>
      <w:r w:rsidRPr="009D439B">
        <w:t>.</w:t>
      </w:r>
    </w:p>
    <w:p w14:paraId="4285EA24" w14:textId="77777777" w:rsidR="002E2D59" w:rsidRPr="00CD686F" w:rsidRDefault="002E2D59" w:rsidP="002E2D59">
      <w:pPr>
        <w:pStyle w:val="Heading2"/>
        <w:rPr>
          <w:color w:val="FF0000"/>
        </w:rPr>
      </w:pPr>
      <w:r>
        <w:rPr>
          <w:color w:val="FF0000"/>
        </w:rPr>
        <w:t xml:space="preserve">Tab 2: </w:t>
      </w:r>
      <w:r w:rsidRPr="00D438F2">
        <w:t>Directions</w:t>
      </w:r>
      <w:r>
        <w:t xml:space="preserve"> </w:t>
      </w:r>
      <w:r>
        <w:rPr>
          <w:color w:val="FF0000"/>
        </w:rPr>
        <w:t>(accordion for individual steps in directions)</w:t>
      </w:r>
    </w:p>
    <w:p w14:paraId="643BA31C" w14:textId="7DB0ED7D" w:rsidR="00E36CE9" w:rsidRPr="004A02F1" w:rsidRDefault="00E36CE9" w:rsidP="00E36CE9"/>
    <w:tbl>
      <w:tblPr>
        <w:tblStyle w:val="TableGrid"/>
        <w:tblW w:w="9535" w:type="dxa"/>
        <w:tblLayout w:type="fixed"/>
        <w:tblLook w:val="04A0" w:firstRow="1" w:lastRow="0" w:firstColumn="1" w:lastColumn="0" w:noHBand="0" w:noVBand="1"/>
      </w:tblPr>
      <w:tblGrid>
        <w:gridCol w:w="9535"/>
      </w:tblGrid>
      <w:tr w:rsidR="00E36CE9" w:rsidRPr="00D438F2" w14:paraId="122CCD5B" w14:textId="77777777" w:rsidTr="009E23E6">
        <w:trPr>
          <w:trHeight w:val="800"/>
        </w:trPr>
        <w:tc>
          <w:tcPr>
            <w:tcW w:w="9535" w:type="dxa"/>
          </w:tcPr>
          <w:p w14:paraId="5EED5FB5" w14:textId="77777777" w:rsidR="00E36CE9" w:rsidRDefault="00E36CE9" w:rsidP="00ED5D00">
            <w:pPr>
              <w:pStyle w:val="ListParagraph"/>
              <w:numPr>
                <w:ilvl w:val="0"/>
                <w:numId w:val="21"/>
              </w:numPr>
              <w:rPr>
                <w:b/>
              </w:rPr>
            </w:pPr>
            <w:r>
              <w:rPr>
                <w:b/>
              </w:rPr>
              <w:t>(Day 1) Use the instructional model to show students where they are in the course of the unit.</w:t>
            </w:r>
          </w:p>
          <w:p w14:paraId="537D8A3B" w14:textId="24D8A213" w:rsidR="00E36CE9" w:rsidRPr="009D1230" w:rsidRDefault="00E36CE9" w:rsidP="009E23E6">
            <w:pPr>
              <w:rPr>
                <w:b/>
                <w:bCs/>
              </w:rPr>
            </w:pPr>
            <w:r>
              <w:t xml:space="preserve">Show </w:t>
            </w:r>
            <w:r w:rsidR="009E23E6">
              <w:t>Slide</w:t>
            </w:r>
            <w:r>
              <w:t xml:space="preserve"> 2 of the </w:t>
            </w:r>
            <w:r>
              <w:rPr>
                <w:color w:val="0000FF"/>
              </w:rPr>
              <w:t>3.2</w:t>
            </w:r>
            <w:r w:rsidRPr="008F545C">
              <w:rPr>
                <w:color w:val="0000FF"/>
              </w:rPr>
              <w:t xml:space="preserve"> </w:t>
            </w:r>
            <w:r>
              <w:rPr>
                <w:color w:val="0000FF"/>
              </w:rPr>
              <w:t xml:space="preserve">Observing </w:t>
            </w:r>
            <w:r w:rsidRPr="008F545C">
              <w:rPr>
                <w:color w:val="0000FF"/>
              </w:rPr>
              <w:t>Bread Molding PPT</w:t>
            </w:r>
            <w:r>
              <w:t>.</w:t>
            </w:r>
          </w:p>
        </w:tc>
      </w:tr>
      <w:tr w:rsidR="00E36CE9" w:rsidRPr="00D438F2" w14:paraId="100B7EB3" w14:textId="77777777" w:rsidTr="009E23E6">
        <w:trPr>
          <w:trHeight w:val="350"/>
        </w:trPr>
        <w:tc>
          <w:tcPr>
            <w:tcW w:w="9535" w:type="dxa"/>
          </w:tcPr>
          <w:p w14:paraId="5BCEE051" w14:textId="77777777" w:rsidR="00E36CE9" w:rsidRPr="009D439B" w:rsidRDefault="00E36CE9" w:rsidP="00ED5D00">
            <w:pPr>
              <w:pStyle w:val="ListParagraph"/>
              <w:numPr>
                <w:ilvl w:val="0"/>
                <w:numId w:val="21"/>
              </w:numPr>
            </w:pPr>
            <w:r>
              <w:rPr>
                <w:b/>
                <w:bCs/>
              </w:rPr>
              <w:t>(Day 1) Remind students of the investigation set up the conducted in the Pre-Lesson</w:t>
            </w:r>
            <w:r w:rsidRPr="009D439B">
              <w:rPr>
                <w:b/>
                <w:bCs/>
              </w:rPr>
              <w:t>.</w:t>
            </w:r>
            <w:r w:rsidRPr="009D439B">
              <w:t> </w:t>
            </w:r>
          </w:p>
          <w:p w14:paraId="2A806F79" w14:textId="48BB83DC" w:rsidR="00E36CE9" w:rsidRDefault="00E36CE9" w:rsidP="009E23E6">
            <w:pPr>
              <w:rPr>
                <w:rFonts w:eastAsia="Times"/>
                <w:szCs w:val="20"/>
              </w:rPr>
            </w:pPr>
            <w:r>
              <w:rPr>
                <w:rFonts w:eastAsia="Times"/>
                <w:szCs w:val="20"/>
              </w:rPr>
              <w:t xml:space="preserve">Display </w:t>
            </w:r>
            <w:r w:rsidR="009E23E6">
              <w:rPr>
                <w:rFonts w:eastAsia="Times"/>
                <w:szCs w:val="20"/>
              </w:rPr>
              <w:t>Slide</w:t>
            </w:r>
            <w:r>
              <w:rPr>
                <w:rFonts w:eastAsia="Times"/>
                <w:szCs w:val="20"/>
              </w:rPr>
              <w:t xml:space="preserve"> 3 of the</w:t>
            </w:r>
            <w:r w:rsidRPr="009D439B">
              <w:rPr>
                <w:rFonts w:eastAsia="Times"/>
                <w:szCs w:val="20"/>
              </w:rPr>
              <w:t xml:space="preserve"> </w:t>
            </w:r>
            <w:r>
              <w:rPr>
                <w:rFonts w:eastAsia="Times"/>
                <w:color w:val="0000FF"/>
                <w:szCs w:val="20"/>
              </w:rPr>
              <w:t>3</w:t>
            </w:r>
            <w:r w:rsidRPr="00F605E0">
              <w:rPr>
                <w:rFonts w:eastAsia="Times"/>
                <w:color w:val="0000FF"/>
                <w:szCs w:val="20"/>
              </w:rPr>
              <w:t xml:space="preserve">.2 Observing </w:t>
            </w:r>
            <w:r>
              <w:rPr>
                <w:rFonts w:eastAsia="Times"/>
                <w:color w:val="0000FF"/>
                <w:szCs w:val="20"/>
              </w:rPr>
              <w:t>Bread Molding</w:t>
            </w:r>
            <w:r w:rsidRPr="00F605E0">
              <w:rPr>
                <w:rFonts w:eastAsia="Times"/>
                <w:color w:val="0000FF"/>
                <w:szCs w:val="20"/>
              </w:rPr>
              <w:t xml:space="preserve"> PPT</w:t>
            </w:r>
            <w:r>
              <w:rPr>
                <w:rFonts w:eastAsia="Times"/>
                <w:szCs w:val="20"/>
              </w:rPr>
              <w:t>.</w:t>
            </w:r>
            <w:r w:rsidR="007857F4">
              <w:rPr>
                <w:rFonts w:eastAsia="Times"/>
                <w:szCs w:val="20"/>
              </w:rPr>
              <w:t xml:space="preserve"> Divide students into their groups of four from the Pre-Lesson.</w:t>
            </w:r>
          </w:p>
          <w:p w14:paraId="1C414BF4" w14:textId="05F4B412" w:rsidR="00E36CE9" w:rsidRPr="00C5302B" w:rsidRDefault="00E36CE9" w:rsidP="00ED5D00">
            <w:pPr>
              <w:pStyle w:val="ListParagraph"/>
              <w:numPr>
                <w:ilvl w:val="0"/>
                <w:numId w:val="33"/>
              </w:numPr>
              <w:ind w:left="340"/>
              <w:rPr>
                <w:rFonts w:eastAsia="Times"/>
                <w:szCs w:val="20"/>
              </w:rPr>
            </w:pPr>
            <w:r w:rsidRPr="004A02F1">
              <w:rPr>
                <w:rFonts w:eastAsia="Times"/>
                <w:szCs w:val="20"/>
              </w:rPr>
              <w:t>Pass out each student</w:t>
            </w:r>
            <w:r w:rsidRPr="001468B6">
              <w:rPr>
                <w:rFonts w:eastAsia="Times"/>
                <w:szCs w:val="20"/>
              </w:rPr>
              <w:t xml:space="preserve">’s copy of the </w:t>
            </w:r>
            <w:r w:rsidRPr="001468B6">
              <w:rPr>
                <w:rFonts w:eastAsia="Times"/>
                <w:color w:val="0000FF"/>
                <w:szCs w:val="20"/>
              </w:rPr>
              <w:t>Pre</w:t>
            </w:r>
            <w:r>
              <w:rPr>
                <w:rFonts w:eastAsia="Times"/>
                <w:color w:val="0000FF"/>
                <w:szCs w:val="20"/>
              </w:rPr>
              <w:t xml:space="preserve"> 0</w:t>
            </w:r>
            <w:r w:rsidRPr="001468B6">
              <w:rPr>
                <w:rFonts w:eastAsia="Times"/>
                <w:color w:val="0000FF"/>
                <w:szCs w:val="20"/>
              </w:rPr>
              <w:t>.1 Bread Molding Investigation Set Up Worksheet</w:t>
            </w:r>
            <w:r w:rsidRPr="003602A3">
              <w:rPr>
                <w:rFonts w:eastAsia="Times"/>
                <w:szCs w:val="20"/>
              </w:rPr>
              <w:t>. Use the worksheets and the class results (either</w:t>
            </w:r>
            <w:r w:rsidR="007E0332">
              <w:rPr>
                <w:rFonts w:eastAsia="Times"/>
                <w:szCs w:val="20"/>
              </w:rPr>
              <w:t xml:space="preserve"> the </w:t>
            </w:r>
            <w:r w:rsidR="007E0332" w:rsidRPr="00E36CE9">
              <w:rPr>
                <w:color w:val="00B050"/>
              </w:rPr>
              <w:t xml:space="preserve">Bread Mold Investigation Class Results </w:t>
            </w:r>
            <w:r w:rsidR="007E0332" w:rsidRPr="00E36CE9">
              <w:rPr>
                <w:color w:val="00B050"/>
              </w:rPr>
              <w:lastRenderedPageBreak/>
              <w:t xml:space="preserve">11 x 17 Poster </w:t>
            </w:r>
            <w:r w:rsidR="007E0332">
              <w:rPr>
                <w:color w:val="000000" w:themeColor="text1"/>
              </w:rPr>
              <w:t xml:space="preserve">or </w:t>
            </w:r>
            <w:r w:rsidR="007E0332" w:rsidRPr="00E36CE9">
              <w:rPr>
                <w:color w:val="00B050"/>
              </w:rPr>
              <w:t>Spreadsheet</w:t>
            </w:r>
            <w:r w:rsidR="007E0332" w:rsidRPr="00D174C5">
              <w:rPr>
                <w:color w:val="000000" w:themeColor="text1"/>
              </w:rPr>
              <w:t>)</w:t>
            </w:r>
            <w:r w:rsidRPr="003602A3">
              <w:rPr>
                <w:rFonts w:eastAsia="Times"/>
                <w:szCs w:val="20"/>
              </w:rPr>
              <w:t xml:space="preserve"> to review the </w:t>
            </w:r>
            <w:r w:rsidRPr="000F64D9">
              <w:rPr>
                <w:rFonts w:eastAsia="Times"/>
                <w:szCs w:val="20"/>
              </w:rPr>
              <w:t xml:space="preserve">initial data collected during the Pre-Lesson. Tell students that today they will pick up with the investigation where they left off </w:t>
            </w:r>
            <w:r w:rsidR="007E0332">
              <w:rPr>
                <w:rFonts w:eastAsia="Times"/>
                <w:szCs w:val="20"/>
              </w:rPr>
              <w:t>in</w:t>
            </w:r>
            <w:r w:rsidRPr="000F64D9">
              <w:rPr>
                <w:rFonts w:eastAsia="Times"/>
                <w:szCs w:val="20"/>
              </w:rPr>
              <w:t xml:space="preserve"> the Pre-Lesson.</w:t>
            </w:r>
          </w:p>
        </w:tc>
      </w:tr>
      <w:tr w:rsidR="00E36CE9" w:rsidRPr="00D438F2" w14:paraId="3923D42B" w14:textId="77777777" w:rsidTr="009E23E6">
        <w:trPr>
          <w:trHeight w:val="350"/>
        </w:trPr>
        <w:tc>
          <w:tcPr>
            <w:tcW w:w="9535" w:type="dxa"/>
          </w:tcPr>
          <w:p w14:paraId="24084F34" w14:textId="77777777" w:rsidR="00E36CE9" w:rsidRDefault="00E36CE9" w:rsidP="00ED5D00">
            <w:pPr>
              <w:pStyle w:val="ListParagraph"/>
              <w:numPr>
                <w:ilvl w:val="0"/>
                <w:numId w:val="21"/>
              </w:numPr>
              <w:rPr>
                <w:b/>
                <w:bCs/>
              </w:rPr>
            </w:pPr>
            <w:r>
              <w:rPr>
                <w:b/>
                <w:bCs/>
              </w:rPr>
              <w:lastRenderedPageBreak/>
              <w:t>(Day 1) Have students rejoin their Pre-Lesson groups.</w:t>
            </w:r>
          </w:p>
          <w:p w14:paraId="6DD33DE0" w14:textId="01ACB1CD" w:rsidR="00E36CE9" w:rsidRDefault="00E36CE9" w:rsidP="009E23E6">
            <w:pPr>
              <w:rPr>
                <w:rFonts w:eastAsia="Times"/>
                <w:szCs w:val="20"/>
              </w:rPr>
            </w:pPr>
            <w:r>
              <w:rPr>
                <w:rFonts w:eastAsia="Times"/>
                <w:szCs w:val="20"/>
              </w:rPr>
              <w:t xml:space="preserve">Display </w:t>
            </w:r>
            <w:r w:rsidR="009E23E6">
              <w:rPr>
                <w:rFonts w:eastAsia="Times"/>
                <w:szCs w:val="20"/>
              </w:rPr>
              <w:t>Slide</w:t>
            </w:r>
            <w:r>
              <w:rPr>
                <w:rFonts w:eastAsia="Times"/>
                <w:szCs w:val="20"/>
              </w:rPr>
              <w:t xml:space="preserve"> 4 of the</w:t>
            </w:r>
            <w:r w:rsidRPr="009D439B">
              <w:rPr>
                <w:rFonts w:eastAsia="Times"/>
                <w:szCs w:val="20"/>
              </w:rPr>
              <w:t xml:space="preserve"> </w:t>
            </w:r>
            <w:r>
              <w:rPr>
                <w:rFonts w:eastAsia="Times"/>
                <w:color w:val="0000FF"/>
                <w:szCs w:val="20"/>
              </w:rPr>
              <w:t>3</w:t>
            </w:r>
            <w:r w:rsidRPr="00F605E0">
              <w:rPr>
                <w:rFonts w:eastAsia="Times"/>
                <w:color w:val="0000FF"/>
                <w:szCs w:val="20"/>
              </w:rPr>
              <w:t xml:space="preserve">.2 Observing </w:t>
            </w:r>
            <w:r>
              <w:rPr>
                <w:rFonts w:eastAsia="Times"/>
                <w:color w:val="0000FF"/>
                <w:szCs w:val="20"/>
              </w:rPr>
              <w:t>Bread Molding</w:t>
            </w:r>
            <w:r w:rsidRPr="00F605E0">
              <w:rPr>
                <w:rFonts w:eastAsia="Times"/>
                <w:color w:val="0000FF"/>
                <w:szCs w:val="20"/>
              </w:rPr>
              <w:t xml:space="preserve"> PPT</w:t>
            </w:r>
            <w:r>
              <w:rPr>
                <w:rFonts w:eastAsia="Times"/>
                <w:szCs w:val="20"/>
              </w:rPr>
              <w:t xml:space="preserve">. </w:t>
            </w:r>
          </w:p>
          <w:p w14:paraId="02CFE496" w14:textId="4461136D" w:rsidR="001D4E1F" w:rsidRDefault="007E0332" w:rsidP="007E0332">
            <w:pPr>
              <w:pStyle w:val="ListParagraph"/>
              <w:numPr>
                <w:ilvl w:val="0"/>
                <w:numId w:val="20"/>
              </w:numPr>
              <w:ind w:left="342"/>
            </w:pPr>
            <w:r>
              <w:t>Discuss students’ predictions and plans for the investigation that they developed in Activity 3.1</w:t>
            </w:r>
            <w:r w:rsidR="001D4E1F">
              <w:t xml:space="preserve"> in relation to the investigation tools</w:t>
            </w:r>
            <w:r>
              <w:t>.</w:t>
            </w:r>
            <w:r w:rsidR="001D4E1F">
              <w:t xml:space="preserve"> It may be helpful to have students look back at their </w:t>
            </w:r>
            <w:r w:rsidR="001D4E1F">
              <w:rPr>
                <w:color w:val="0000FF"/>
              </w:rPr>
              <w:t>3.1 Predictions and Planning Tool for Bread Molding</w:t>
            </w:r>
            <w:r w:rsidR="001D4E1F">
              <w:rPr>
                <w:color w:val="000000" w:themeColor="text1"/>
              </w:rPr>
              <w:t>. Prompt students to connect their predicted observations to their ideas about how matter and energy is moving and changing in the system (e.g., what does it mean for the types of molecules that either enter and leave the mold if you think that the BTB will turn yellow?).</w:t>
            </w:r>
          </w:p>
          <w:p w14:paraId="1729C97F" w14:textId="487DFC73" w:rsidR="00E36CE9" w:rsidRPr="00763568" w:rsidRDefault="007E0332" w:rsidP="001D4E1F">
            <w:pPr>
              <w:pStyle w:val="ListParagraph"/>
              <w:numPr>
                <w:ilvl w:val="0"/>
                <w:numId w:val="20"/>
              </w:numPr>
              <w:ind w:left="342"/>
            </w:pPr>
            <w:r>
              <w:t xml:space="preserve">At this point, depending on </w:t>
            </w:r>
            <w:r w:rsidR="001D4E1F">
              <w:t>the level of control you gave students in planning the investigation in Activity 3.1, you can either allow students to enact their own investigation (remember it is important that all groups follow the same investigation plan so that comparison across class results is possible) or to follow the investigation plan provided in this activity.</w:t>
            </w:r>
          </w:p>
        </w:tc>
      </w:tr>
      <w:tr w:rsidR="00E36CE9" w:rsidRPr="00D438F2" w14:paraId="051F4D2F" w14:textId="77777777" w:rsidTr="009E23E6">
        <w:trPr>
          <w:trHeight w:val="1178"/>
        </w:trPr>
        <w:tc>
          <w:tcPr>
            <w:tcW w:w="9535" w:type="dxa"/>
          </w:tcPr>
          <w:p w14:paraId="2E8F56F4" w14:textId="77777777" w:rsidR="00E36CE9" w:rsidRDefault="00E36CE9" w:rsidP="00ED5D00">
            <w:pPr>
              <w:pStyle w:val="ListParagraph"/>
              <w:numPr>
                <w:ilvl w:val="0"/>
                <w:numId w:val="21"/>
              </w:numPr>
              <w:rPr>
                <w:b/>
              </w:rPr>
            </w:pPr>
            <w:r>
              <w:rPr>
                <w:b/>
              </w:rPr>
              <w:t>(Day 1) Have students read through instructions.</w:t>
            </w:r>
          </w:p>
          <w:p w14:paraId="54E78190" w14:textId="0174DD6A" w:rsidR="001D4E1F" w:rsidRDefault="00E36CE9" w:rsidP="001D4E1F">
            <w:pPr>
              <w:tabs>
                <w:tab w:val="left" w:pos="162"/>
              </w:tabs>
            </w:pPr>
            <w:r>
              <w:t xml:space="preserve">Display </w:t>
            </w:r>
            <w:r w:rsidR="009E23E6">
              <w:t>Slide</w:t>
            </w:r>
            <w:r>
              <w:t xml:space="preserve"> 5 on the </w:t>
            </w:r>
            <w:r>
              <w:rPr>
                <w:rFonts w:eastAsia="Times"/>
                <w:color w:val="0000FF"/>
                <w:szCs w:val="20"/>
              </w:rPr>
              <w:t>3</w:t>
            </w:r>
            <w:r w:rsidRPr="00F605E0">
              <w:rPr>
                <w:rFonts w:eastAsia="Times"/>
                <w:color w:val="0000FF"/>
                <w:szCs w:val="20"/>
              </w:rPr>
              <w:t xml:space="preserve">.2 Observing </w:t>
            </w:r>
            <w:r>
              <w:rPr>
                <w:rFonts w:eastAsia="Times"/>
                <w:color w:val="0000FF"/>
                <w:szCs w:val="20"/>
              </w:rPr>
              <w:t>Bread Molding</w:t>
            </w:r>
            <w:r w:rsidRPr="00F605E0">
              <w:rPr>
                <w:rFonts w:eastAsia="Times"/>
                <w:color w:val="0000FF"/>
                <w:szCs w:val="20"/>
              </w:rPr>
              <w:t xml:space="preserve"> PPT</w:t>
            </w:r>
            <w:r>
              <w:rPr>
                <w:rFonts w:eastAsia="Times"/>
                <w:color w:val="0000FF"/>
                <w:szCs w:val="20"/>
              </w:rPr>
              <w:t>.</w:t>
            </w:r>
          </w:p>
          <w:p w14:paraId="7803E91E" w14:textId="77777777" w:rsidR="001D4E1F" w:rsidRDefault="001D4E1F" w:rsidP="00ED5D00">
            <w:pPr>
              <w:pStyle w:val="ListParagraph"/>
              <w:numPr>
                <w:ilvl w:val="0"/>
                <w:numId w:val="34"/>
              </w:numPr>
              <w:ind w:left="340"/>
            </w:pPr>
            <w:r>
              <w:t xml:space="preserve">Pass out one copy of </w:t>
            </w:r>
            <w:r>
              <w:rPr>
                <w:color w:val="0000FF"/>
              </w:rPr>
              <w:t>3</w:t>
            </w:r>
            <w:r w:rsidRPr="005A0C22">
              <w:rPr>
                <w:color w:val="0000FF"/>
              </w:rPr>
              <w:t xml:space="preserve">.2 Observing </w:t>
            </w:r>
            <w:r>
              <w:rPr>
                <w:color w:val="0000FF"/>
              </w:rPr>
              <w:t>Bread Molding</w:t>
            </w:r>
            <w:r w:rsidRPr="005A0C22">
              <w:rPr>
                <w:color w:val="0000FF"/>
              </w:rPr>
              <w:t xml:space="preserve"> Worksheet</w:t>
            </w:r>
            <w:r>
              <w:t xml:space="preserve"> to each student.</w:t>
            </w:r>
          </w:p>
          <w:p w14:paraId="5C8F6B96" w14:textId="1EEB5608" w:rsidR="00E36CE9" w:rsidRPr="00654440" w:rsidRDefault="007E0332" w:rsidP="001D4E1F">
            <w:pPr>
              <w:pStyle w:val="ListParagraph"/>
              <w:numPr>
                <w:ilvl w:val="0"/>
                <w:numId w:val="34"/>
              </w:numPr>
              <w:ind w:left="340"/>
            </w:pPr>
            <w:r>
              <w:t xml:space="preserve">Walk through the steps in Part A </w:t>
            </w:r>
            <w:r w:rsidR="007857F4">
              <w:t xml:space="preserve">and B </w:t>
            </w:r>
            <w:r>
              <w:t xml:space="preserve">of the worksheet that overview how to find the </w:t>
            </w:r>
            <w:r w:rsidR="001D4E1F">
              <w:t xml:space="preserve">combined </w:t>
            </w:r>
            <w:r>
              <w:t>mass of their Petri dish</w:t>
            </w:r>
            <w:r w:rsidR="007857F4">
              <w:t xml:space="preserve"> with</w:t>
            </w:r>
            <w:r>
              <w:t xml:space="preserve"> bread and mold and where to record the information</w:t>
            </w:r>
            <w:r w:rsidR="00FF4633">
              <w:t xml:space="preserve"> in Part D</w:t>
            </w:r>
            <w:r w:rsidR="007857F4">
              <w:t>, and how to set up the BTB investigation and where to record the information</w:t>
            </w:r>
            <w:r w:rsidR="00FF4633">
              <w:t xml:space="preserve"> in Part D</w:t>
            </w:r>
            <w:r>
              <w:t>.</w:t>
            </w:r>
          </w:p>
        </w:tc>
      </w:tr>
      <w:tr w:rsidR="00E36CE9" w:rsidRPr="00D438F2" w14:paraId="5856A878" w14:textId="77777777" w:rsidTr="009E23E6">
        <w:trPr>
          <w:trHeight w:val="1178"/>
        </w:trPr>
        <w:tc>
          <w:tcPr>
            <w:tcW w:w="9535" w:type="dxa"/>
          </w:tcPr>
          <w:p w14:paraId="1CE0C8F0" w14:textId="589A4ECA" w:rsidR="00E36CE9" w:rsidRPr="00E53962" w:rsidRDefault="00E36CE9" w:rsidP="00ED5D00">
            <w:pPr>
              <w:pStyle w:val="ListParagraph"/>
              <w:numPr>
                <w:ilvl w:val="0"/>
                <w:numId w:val="21"/>
              </w:numPr>
              <w:rPr>
                <w:b/>
              </w:rPr>
            </w:pPr>
            <w:r>
              <w:rPr>
                <w:b/>
              </w:rPr>
              <w:t>(</w:t>
            </w:r>
            <w:r w:rsidRPr="00E53962">
              <w:rPr>
                <w:b/>
                <w:bCs/>
              </w:rPr>
              <w:t xml:space="preserve">Day 1) Have students record initial data on </w:t>
            </w:r>
            <w:r>
              <w:rPr>
                <w:b/>
                <w:bCs/>
              </w:rPr>
              <w:t>bread molding.</w:t>
            </w:r>
            <w:r w:rsidRPr="00E53962">
              <w:rPr>
                <w:b/>
                <w:bCs/>
              </w:rPr>
              <w:t xml:space="preserve"> </w:t>
            </w:r>
            <w:r w:rsidRPr="00E53962">
              <w:rPr>
                <w:b/>
              </w:rPr>
              <w:t xml:space="preserve"> </w:t>
            </w:r>
          </w:p>
          <w:p w14:paraId="47BCEF01" w14:textId="77777777" w:rsidR="007857F4" w:rsidRDefault="00E36CE9" w:rsidP="009E23E6">
            <w:r w:rsidRPr="0001707B">
              <w:t xml:space="preserve">Display </w:t>
            </w:r>
            <w:r w:rsidR="009E23E6">
              <w:t>Slide</w:t>
            </w:r>
            <w:r w:rsidRPr="0001707B">
              <w:t xml:space="preserve"> 6 of the </w:t>
            </w:r>
            <w:r>
              <w:rPr>
                <w:rFonts w:eastAsia="Times"/>
                <w:color w:val="0000FF"/>
                <w:szCs w:val="20"/>
              </w:rPr>
              <w:t>3</w:t>
            </w:r>
            <w:r w:rsidRPr="00F605E0">
              <w:rPr>
                <w:rFonts w:eastAsia="Times"/>
                <w:color w:val="0000FF"/>
                <w:szCs w:val="20"/>
              </w:rPr>
              <w:t xml:space="preserve">.2 Observing </w:t>
            </w:r>
            <w:r>
              <w:rPr>
                <w:rFonts w:eastAsia="Times"/>
                <w:color w:val="0000FF"/>
                <w:szCs w:val="20"/>
              </w:rPr>
              <w:t>Bread Molding</w:t>
            </w:r>
            <w:r w:rsidRPr="00F605E0">
              <w:rPr>
                <w:rFonts w:eastAsia="Times"/>
                <w:color w:val="0000FF"/>
                <w:szCs w:val="20"/>
              </w:rPr>
              <w:t xml:space="preserve"> PPT</w:t>
            </w:r>
            <w:r w:rsidR="007857F4">
              <w:t>.</w:t>
            </w:r>
          </w:p>
          <w:p w14:paraId="76894FE3" w14:textId="3BD7AF2E" w:rsidR="00E36CE9" w:rsidRPr="0001707B" w:rsidRDefault="00E36CE9" w:rsidP="007857F4">
            <w:pPr>
              <w:pStyle w:val="ListParagraph"/>
              <w:numPr>
                <w:ilvl w:val="0"/>
                <w:numId w:val="58"/>
              </w:numPr>
              <w:ind w:left="333"/>
            </w:pPr>
            <w:r w:rsidRPr="0001707B">
              <w:t xml:space="preserve">Have students work in </w:t>
            </w:r>
            <w:r w:rsidR="007857F4">
              <w:t xml:space="preserve">their </w:t>
            </w:r>
            <w:r w:rsidRPr="0001707B">
              <w:t xml:space="preserve">groups of four to </w:t>
            </w:r>
            <w:r w:rsidR="007857F4">
              <w:t xml:space="preserve">complete the Steps in Part A and B on the </w:t>
            </w:r>
            <w:r w:rsidR="007857F4">
              <w:rPr>
                <w:color w:val="0000FF"/>
              </w:rPr>
              <w:t>3</w:t>
            </w:r>
            <w:r w:rsidR="007857F4" w:rsidRPr="005A0C22">
              <w:rPr>
                <w:color w:val="0000FF"/>
              </w:rPr>
              <w:t xml:space="preserve">.2 Observing </w:t>
            </w:r>
            <w:r w:rsidR="007857F4">
              <w:rPr>
                <w:color w:val="0000FF"/>
              </w:rPr>
              <w:t>Bread Molding</w:t>
            </w:r>
            <w:r w:rsidR="007857F4" w:rsidRPr="005A0C22">
              <w:rPr>
                <w:color w:val="0000FF"/>
              </w:rPr>
              <w:t xml:space="preserve"> Worksheet</w:t>
            </w:r>
            <w:r w:rsidR="007857F4">
              <w:t>, including recording their data in the table</w:t>
            </w:r>
            <w:r w:rsidR="00FF4633">
              <w:t xml:space="preserve"> in Part D</w:t>
            </w:r>
            <w:r w:rsidR="007857F4">
              <w:t>.</w:t>
            </w:r>
            <w:r w:rsidR="006234C9">
              <w:t xml:space="preserve"> Slide </w:t>
            </w:r>
            <w:r w:rsidR="00E46152">
              <w:t xml:space="preserve">6 </w:t>
            </w:r>
            <w:r w:rsidR="006234C9">
              <w:t xml:space="preserve">shows the data table with the sections that students need to fill in at this point </w:t>
            </w:r>
            <w:r w:rsidR="00E46152">
              <w:t>indicated with blue outlines.</w:t>
            </w:r>
          </w:p>
          <w:p w14:paraId="0CCABA38" w14:textId="0EA09FB5" w:rsidR="00E36CE9" w:rsidRPr="00E53962" w:rsidRDefault="007857F4" w:rsidP="00ED5D00">
            <w:pPr>
              <w:pStyle w:val="ListParagraph"/>
              <w:numPr>
                <w:ilvl w:val="0"/>
                <w:numId w:val="35"/>
              </w:numPr>
              <w:ind w:left="340"/>
            </w:pPr>
            <w:r w:rsidRPr="00256E5E">
              <w:t xml:space="preserve">Use Slide </w:t>
            </w:r>
            <w:r>
              <w:t>7</w:t>
            </w:r>
            <w:r w:rsidRPr="00256E5E">
              <w:t xml:space="preserve"> to remind students of the range of bromothymol blue (BTB) colors.</w:t>
            </w:r>
            <w:r>
              <w:t xml:space="preserve"> You may give each group a copy of the </w:t>
            </w:r>
            <w:r w:rsidRPr="00000EE1">
              <w:rPr>
                <w:color w:val="00B050"/>
              </w:rPr>
              <w:t>BTB Color Handout</w:t>
            </w:r>
            <w:r>
              <w:rPr>
                <w:color w:val="000000" w:themeColor="text1"/>
              </w:rPr>
              <w:t>.</w:t>
            </w:r>
          </w:p>
        </w:tc>
      </w:tr>
      <w:tr w:rsidR="00E36CE9" w:rsidRPr="00D438F2" w14:paraId="0FC15611" w14:textId="77777777" w:rsidTr="009E23E6">
        <w:tc>
          <w:tcPr>
            <w:tcW w:w="9535" w:type="dxa"/>
          </w:tcPr>
          <w:p w14:paraId="20E8BAFA" w14:textId="77777777" w:rsidR="00E36CE9" w:rsidRDefault="00E36CE9" w:rsidP="00ED5D00">
            <w:pPr>
              <w:pStyle w:val="ListParagraph"/>
              <w:numPr>
                <w:ilvl w:val="0"/>
                <w:numId w:val="21"/>
              </w:numPr>
              <w:rPr>
                <w:b/>
              </w:rPr>
            </w:pPr>
            <w:r>
              <w:rPr>
                <w:b/>
              </w:rPr>
              <w:t xml:space="preserve">(Day 1) Check that students have recorded their data and wait 24 hours for results. </w:t>
            </w:r>
          </w:p>
          <w:p w14:paraId="1B59C118" w14:textId="0F69CDA2" w:rsidR="00E36CE9" w:rsidRDefault="00E36CE9" w:rsidP="009E23E6">
            <w:r>
              <w:t xml:space="preserve">Show </w:t>
            </w:r>
            <w:r w:rsidR="009E23E6">
              <w:t>Slide</w:t>
            </w:r>
            <w:r>
              <w:t xml:space="preserve"> 8</w:t>
            </w:r>
            <w:r w:rsidRPr="00256E5E">
              <w:t xml:space="preserve"> </w:t>
            </w:r>
            <w:r>
              <w:t xml:space="preserve">of the </w:t>
            </w:r>
            <w:r>
              <w:rPr>
                <w:rFonts w:eastAsia="Times"/>
                <w:color w:val="0000FF"/>
                <w:szCs w:val="20"/>
              </w:rPr>
              <w:t>3</w:t>
            </w:r>
            <w:r w:rsidRPr="00F605E0">
              <w:rPr>
                <w:rFonts w:eastAsia="Times"/>
                <w:color w:val="0000FF"/>
                <w:szCs w:val="20"/>
              </w:rPr>
              <w:t xml:space="preserve">.2 Observing </w:t>
            </w:r>
            <w:r>
              <w:rPr>
                <w:rFonts w:eastAsia="Times"/>
                <w:color w:val="0000FF"/>
                <w:szCs w:val="20"/>
              </w:rPr>
              <w:t>Bread Molding</w:t>
            </w:r>
            <w:r w:rsidRPr="00F605E0">
              <w:rPr>
                <w:rFonts w:eastAsia="Times"/>
                <w:color w:val="0000FF"/>
                <w:szCs w:val="20"/>
              </w:rPr>
              <w:t xml:space="preserve"> PPT</w:t>
            </w:r>
            <w:r>
              <w:t>.</w:t>
            </w:r>
          </w:p>
          <w:p w14:paraId="5D517901" w14:textId="29580DF5" w:rsidR="00E36CE9" w:rsidRDefault="00E36CE9" w:rsidP="00ED5D00">
            <w:pPr>
              <w:pStyle w:val="ListParagraph"/>
              <w:numPr>
                <w:ilvl w:val="0"/>
                <w:numId w:val="28"/>
              </w:numPr>
              <w:ind w:left="346" w:hanging="346"/>
            </w:pPr>
            <w:r>
              <w:t xml:space="preserve">Before leaving the </w:t>
            </w:r>
            <w:r w:rsidR="007857F4">
              <w:t xml:space="preserve">Petri dishes with </w:t>
            </w:r>
            <w:r>
              <w:t xml:space="preserve">bread and mold with </w:t>
            </w:r>
            <w:r w:rsidR="007857F4">
              <w:t xml:space="preserve">the </w:t>
            </w:r>
            <w:r>
              <w:t>BTB overnight, make sure that the students have recorded the mass of their Petri dishes</w:t>
            </w:r>
            <w:r w:rsidR="00FF4633">
              <w:t xml:space="preserve"> (before and after)</w:t>
            </w:r>
            <w:r>
              <w:t xml:space="preserve"> and color of the BTB</w:t>
            </w:r>
            <w:r w:rsidR="00FF4633">
              <w:t xml:space="preserve"> (before)</w:t>
            </w:r>
            <w:r w:rsidR="007857F4">
              <w:t xml:space="preserve"> in the</w:t>
            </w:r>
            <w:r w:rsidR="00FF4633">
              <w:t xml:space="preserve"> Part D</w:t>
            </w:r>
            <w:r w:rsidR="007857F4">
              <w:t xml:space="preserve"> table</w:t>
            </w:r>
            <w:r>
              <w:t xml:space="preserve"> on their worksheets. </w:t>
            </w:r>
          </w:p>
          <w:p w14:paraId="199BF98D" w14:textId="77777777" w:rsidR="00E36CE9" w:rsidRPr="007664BE" w:rsidRDefault="00E36CE9" w:rsidP="00ED5D00">
            <w:pPr>
              <w:pStyle w:val="ListParagraph"/>
              <w:numPr>
                <w:ilvl w:val="0"/>
                <w:numId w:val="28"/>
              </w:numPr>
              <w:ind w:left="346" w:hanging="346"/>
            </w:pPr>
            <w:r>
              <w:t xml:space="preserve">When this is done, leave the bread overnight in sealed containers. </w:t>
            </w:r>
          </w:p>
        </w:tc>
      </w:tr>
      <w:tr w:rsidR="00E36CE9" w:rsidRPr="00D438F2" w14:paraId="1A02A328" w14:textId="77777777" w:rsidTr="009E23E6">
        <w:tc>
          <w:tcPr>
            <w:tcW w:w="9535" w:type="dxa"/>
          </w:tcPr>
          <w:p w14:paraId="070F745D" w14:textId="77777777" w:rsidR="00E36CE9" w:rsidRPr="003148D2" w:rsidRDefault="00E36CE9" w:rsidP="00ED5D00">
            <w:pPr>
              <w:pStyle w:val="ListParagraph"/>
              <w:numPr>
                <w:ilvl w:val="0"/>
                <w:numId w:val="21"/>
              </w:numPr>
              <w:tabs>
                <w:tab w:val="left" w:pos="252"/>
              </w:tabs>
            </w:pPr>
            <w:r>
              <w:rPr>
                <w:rFonts w:eastAsia="Times"/>
                <w:b/>
                <w:bCs/>
              </w:rPr>
              <w:t xml:space="preserve"> </w:t>
            </w:r>
            <w:r w:rsidRPr="003148D2">
              <w:rPr>
                <w:rFonts w:eastAsia="Times"/>
                <w:b/>
                <w:bCs/>
              </w:rPr>
              <w:t>(Day 2) Have students record data and observations</w:t>
            </w:r>
            <w:r>
              <w:rPr>
                <w:rFonts w:eastAsia="Times"/>
                <w:b/>
                <w:bCs/>
              </w:rPr>
              <w:t xml:space="preserve"> after 24 hours.</w:t>
            </w:r>
          </w:p>
          <w:p w14:paraId="76EFD160" w14:textId="1EFDC475" w:rsidR="00E36CE9" w:rsidRDefault="00E36CE9" w:rsidP="009E23E6">
            <w:r>
              <w:t xml:space="preserve">Show </w:t>
            </w:r>
            <w:r w:rsidR="009E23E6">
              <w:t>Slide</w:t>
            </w:r>
            <w:r>
              <w:t xml:space="preserve"> 9</w:t>
            </w:r>
            <w:r w:rsidRPr="00256E5E">
              <w:t xml:space="preserve"> </w:t>
            </w:r>
            <w:r>
              <w:t xml:space="preserve">of the </w:t>
            </w:r>
            <w:r>
              <w:rPr>
                <w:rFonts w:eastAsia="Times"/>
                <w:color w:val="0000FF"/>
                <w:szCs w:val="20"/>
              </w:rPr>
              <w:t>3</w:t>
            </w:r>
            <w:r w:rsidRPr="00F605E0">
              <w:rPr>
                <w:rFonts w:eastAsia="Times"/>
                <w:color w:val="0000FF"/>
                <w:szCs w:val="20"/>
              </w:rPr>
              <w:t xml:space="preserve">.2 Observing </w:t>
            </w:r>
            <w:r>
              <w:rPr>
                <w:rFonts w:eastAsia="Times"/>
                <w:color w:val="0000FF"/>
                <w:szCs w:val="20"/>
              </w:rPr>
              <w:t>Bread Molding</w:t>
            </w:r>
            <w:r w:rsidRPr="00F605E0">
              <w:rPr>
                <w:rFonts w:eastAsia="Times"/>
                <w:color w:val="0000FF"/>
                <w:szCs w:val="20"/>
              </w:rPr>
              <w:t xml:space="preserve"> PPT</w:t>
            </w:r>
            <w:r>
              <w:t>.</w:t>
            </w:r>
          </w:p>
          <w:p w14:paraId="219689D7" w14:textId="565411FD" w:rsidR="00FF4633" w:rsidRDefault="00E36CE9" w:rsidP="00ED5D00">
            <w:pPr>
              <w:pStyle w:val="ListParagraph"/>
              <w:numPr>
                <w:ilvl w:val="0"/>
                <w:numId w:val="29"/>
              </w:numPr>
              <w:ind w:left="346"/>
            </w:pPr>
            <w:r w:rsidRPr="00256E5E">
              <w:t xml:space="preserve">Have students collect </w:t>
            </w:r>
            <w:r>
              <w:t>data</w:t>
            </w:r>
            <w:r w:rsidRPr="00256E5E">
              <w:t xml:space="preserve"> </w:t>
            </w:r>
            <w:r w:rsidR="00E46152">
              <w:t xml:space="preserve">and </w:t>
            </w:r>
            <w:r w:rsidRPr="00256E5E">
              <w:t>record their</w:t>
            </w:r>
            <w:r>
              <w:t xml:space="preserve"> observations </w:t>
            </w:r>
            <w:r w:rsidR="00FF4633">
              <w:t xml:space="preserve">in the Part D table </w:t>
            </w:r>
            <w:r>
              <w:t>by</w:t>
            </w:r>
            <w:r w:rsidRPr="00256E5E">
              <w:t xml:space="preserve"> </w:t>
            </w:r>
            <w:r>
              <w:t>following the instructions in</w:t>
            </w:r>
            <w:r w:rsidRPr="00256E5E">
              <w:t xml:space="preserve"> </w:t>
            </w:r>
            <w:r>
              <w:t xml:space="preserve">Part C of their </w:t>
            </w:r>
            <w:r>
              <w:rPr>
                <w:color w:val="0000FF"/>
              </w:rPr>
              <w:t>3</w:t>
            </w:r>
            <w:r w:rsidRPr="00EA2291">
              <w:rPr>
                <w:color w:val="0000FF"/>
              </w:rPr>
              <w:t>.2 Observing Bread Molding Worksheets</w:t>
            </w:r>
            <w:r>
              <w:t xml:space="preserve">. </w:t>
            </w:r>
          </w:p>
          <w:p w14:paraId="5F534ECB" w14:textId="29027432" w:rsidR="00E36CE9" w:rsidRPr="00BA2262" w:rsidRDefault="00FF4633" w:rsidP="00FF4633">
            <w:pPr>
              <w:pStyle w:val="ListParagraph"/>
              <w:numPr>
                <w:ilvl w:val="0"/>
                <w:numId w:val="29"/>
              </w:numPr>
              <w:ind w:left="346"/>
            </w:pPr>
            <w:r>
              <w:lastRenderedPageBreak/>
              <w:t xml:space="preserve">They may use </w:t>
            </w:r>
            <w:r w:rsidRPr="00E66E01">
              <w:t xml:space="preserve">slide </w:t>
            </w:r>
            <w:r>
              <w:t>7 of the PPT, or the</w:t>
            </w:r>
            <w:r w:rsidRPr="00D97ADA">
              <w:rPr>
                <w:color w:val="0000FF"/>
              </w:rPr>
              <w:t xml:space="preserve"> </w:t>
            </w:r>
            <w:r w:rsidRPr="002E7F5B">
              <w:rPr>
                <w:color w:val="00B050"/>
              </w:rPr>
              <w:t xml:space="preserve">BTB Color Handout </w:t>
            </w:r>
            <w:r w:rsidRPr="00E66E01">
              <w:t>to talk about how BTB has a gradient of colors depending on how much CO</w:t>
            </w:r>
            <w:r w:rsidRPr="00D97ADA">
              <w:rPr>
                <w:vertAlign w:val="subscript"/>
              </w:rPr>
              <w:t>2</w:t>
            </w:r>
            <w:r w:rsidRPr="00E66E01">
              <w:t xml:space="preserve"> is absorbed.</w:t>
            </w:r>
          </w:p>
        </w:tc>
      </w:tr>
      <w:tr w:rsidR="00E36CE9" w:rsidRPr="00D438F2" w14:paraId="75F07CE6" w14:textId="77777777" w:rsidTr="009E23E6">
        <w:tc>
          <w:tcPr>
            <w:tcW w:w="9535" w:type="dxa"/>
          </w:tcPr>
          <w:p w14:paraId="7239EE19" w14:textId="77777777" w:rsidR="00E36CE9" w:rsidRPr="00BA2262" w:rsidRDefault="00E36CE9" w:rsidP="00ED5D00">
            <w:pPr>
              <w:pStyle w:val="ListParagraph"/>
              <w:numPr>
                <w:ilvl w:val="0"/>
                <w:numId w:val="21"/>
              </w:numPr>
              <w:rPr>
                <w:rFonts w:eastAsia="Times"/>
                <w:szCs w:val="20"/>
              </w:rPr>
            </w:pPr>
            <w:r>
              <w:rPr>
                <w:rFonts w:eastAsia="Times"/>
                <w:b/>
                <w:bCs/>
              </w:rPr>
              <w:lastRenderedPageBreak/>
              <w:t>Have students organize data using their spreadsheets or poster.</w:t>
            </w:r>
          </w:p>
          <w:p w14:paraId="33703A9B" w14:textId="5D4D1D12" w:rsidR="00E36CE9" w:rsidRDefault="00E36CE9" w:rsidP="009E23E6">
            <w:r>
              <w:t xml:space="preserve">Show </w:t>
            </w:r>
            <w:r w:rsidR="009E23E6">
              <w:t>Slide</w:t>
            </w:r>
            <w:r>
              <w:t xml:space="preserve"> 10</w:t>
            </w:r>
            <w:r w:rsidRPr="00256E5E">
              <w:t xml:space="preserve"> </w:t>
            </w:r>
            <w:r>
              <w:t xml:space="preserve">of the </w:t>
            </w:r>
            <w:r>
              <w:rPr>
                <w:rFonts w:eastAsia="Times"/>
                <w:color w:val="0000FF"/>
                <w:szCs w:val="20"/>
              </w:rPr>
              <w:t>3</w:t>
            </w:r>
            <w:r w:rsidRPr="00F605E0">
              <w:rPr>
                <w:rFonts w:eastAsia="Times"/>
                <w:color w:val="0000FF"/>
                <w:szCs w:val="20"/>
              </w:rPr>
              <w:t xml:space="preserve">.2 Observing </w:t>
            </w:r>
            <w:r>
              <w:rPr>
                <w:rFonts w:eastAsia="Times"/>
                <w:color w:val="0000FF"/>
                <w:szCs w:val="20"/>
              </w:rPr>
              <w:t>Bread Molding</w:t>
            </w:r>
            <w:r w:rsidRPr="00F605E0">
              <w:rPr>
                <w:rFonts w:eastAsia="Times"/>
                <w:color w:val="0000FF"/>
                <w:szCs w:val="20"/>
              </w:rPr>
              <w:t xml:space="preserve"> PPT</w:t>
            </w:r>
            <w:r>
              <w:t>.</w:t>
            </w:r>
          </w:p>
          <w:p w14:paraId="73851A28" w14:textId="7242FE89" w:rsidR="00E36CE9" w:rsidRPr="00BA2262" w:rsidRDefault="00E36CE9" w:rsidP="009E23E6">
            <w:r>
              <w:t xml:space="preserve">Have </w:t>
            </w:r>
            <w:r w:rsidRPr="009D439B">
              <w:t xml:space="preserve">students </w:t>
            </w:r>
            <w:r>
              <w:t>input</w:t>
            </w:r>
            <w:r w:rsidRPr="009D439B">
              <w:t xml:space="preserve"> their </w:t>
            </w:r>
            <w:r>
              <w:t xml:space="preserve">individual and group </w:t>
            </w:r>
            <w:r w:rsidRPr="009D439B">
              <w:t>results</w:t>
            </w:r>
            <w:r>
              <w:t xml:space="preserve"> for both mass and color change</w:t>
            </w:r>
            <w:r w:rsidRPr="009D439B">
              <w:t xml:space="preserve"> on the </w:t>
            </w:r>
            <w:r w:rsidRPr="00E36CE9">
              <w:rPr>
                <w:color w:val="00B050"/>
              </w:rPr>
              <w:t>Bread Mold Class Results 11 x 17 Poster</w:t>
            </w:r>
            <w:r w:rsidRPr="009D439B">
              <w:t xml:space="preserve"> or </w:t>
            </w:r>
            <w:r>
              <w:t>in</w:t>
            </w:r>
            <w:r w:rsidRPr="009D439B">
              <w:t xml:space="preserve"> the</w:t>
            </w:r>
            <w:r>
              <w:rPr>
                <w:color w:val="0000FF"/>
              </w:rPr>
              <w:t xml:space="preserve"> </w:t>
            </w:r>
            <w:r w:rsidRPr="00E36CE9">
              <w:rPr>
                <w:color w:val="00B050"/>
              </w:rPr>
              <w:t>Bread Mold Class Results Spreadsheet</w:t>
            </w:r>
            <w:r>
              <w:rPr>
                <w:color w:val="0000FF"/>
              </w:rPr>
              <w:t>.</w:t>
            </w:r>
            <w:r w:rsidRPr="009D439B">
              <w:t xml:space="preserve"> </w:t>
            </w:r>
          </w:p>
          <w:p w14:paraId="5449662B" w14:textId="77777777" w:rsidR="00E36CE9" w:rsidRPr="00BA2262" w:rsidRDefault="00E36CE9" w:rsidP="009E23E6">
            <w:pPr>
              <w:rPr>
                <w:b/>
              </w:rPr>
            </w:pPr>
            <w:r w:rsidRPr="00BA2262">
              <w:rPr>
                <w:b/>
              </w:rPr>
              <w:t xml:space="preserve">Spreadsheet instructions: </w:t>
            </w:r>
          </w:p>
          <w:p w14:paraId="1EE1605B" w14:textId="77777777" w:rsidR="00E36CE9" w:rsidRPr="00397F26" w:rsidRDefault="00E36CE9" w:rsidP="00ED5D00">
            <w:pPr>
              <w:pStyle w:val="ListParagraph"/>
              <w:numPr>
                <w:ilvl w:val="1"/>
                <w:numId w:val="24"/>
              </w:numPr>
              <w:ind w:left="346"/>
              <w:rPr>
                <w:b/>
              </w:rPr>
            </w:pPr>
            <w:r>
              <w:t>Have individual students report or enter the end mass of each Petri dish into Tab 1 – Individual Data. The spreadsheet will automatically calculate the mass change for each student’s Petri dish in the yellow column.</w:t>
            </w:r>
          </w:p>
          <w:p w14:paraId="473A49A4" w14:textId="4C6D46EC" w:rsidR="00E36CE9" w:rsidRPr="00BD75B6" w:rsidRDefault="00E36CE9" w:rsidP="00ED5D00">
            <w:pPr>
              <w:pStyle w:val="ListParagraph"/>
              <w:numPr>
                <w:ilvl w:val="1"/>
                <w:numId w:val="24"/>
              </w:numPr>
              <w:ind w:left="346"/>
              <w:rPr>
                <w:b/>
              </w:rPr>
            </w:pPr>
            <w:r>
              <w:t xml:space="preserve">Click to Tab 2 – Group Data and Averages. Have each group enter their beginning and end colors of BTB from their 24-hour investigation. </w:t>
            </w:r>
          </w:p>
          <w:p w14:paraId="2227F677" w14:textId="77777777" w:rsidR="00E36CE9" w:rsidRPr="00397F26" w:rsidRDefault="00E36CE9" w:rsidP="00ED5D00">
            <w:pPr>
              <w:pStyle w:val="ListParagraph"/>
              <w:numPr>
                <w:ilvl w:val="1"/>
                <w:numId w:val="24"/>
              </w:numPr>
              <w:ind w:left="346"/>
              <w:rPr>
                <w:b/>
              </w:rPr>
            </w:pPr>
            <w:r>
              <w:t xml:space="preserve">Tab 4 contains sample data in the case that you would like to use that instead. </w:t>
            </w:r>
          </w:p>
          <w:p w14:paraId="7226FD8E" w14:textId="77777777" w:rsidR="00E36CE9" w:rsidRPr="00BA2262" w:rsidRDefault="00E36CE9" w:rsidP="009E23E6">
            <w:pPr>
              <w:rPr>
                <w:b/>
              </w:rPr>
            </w:pPr>
            <w:r w:rsidRPr="00BA2262">
              <w:rPr>
                <w:b/>
              </w:rPr>
              <w:t xml:space="preserve">Poster Instructions: </w:t>
            </w:r>
          </w:p>
          <w:p w14:paraId="5CDA37FB" w14:textId="77777777" w:rsidR="00E36CE9" w:rsidRPr="00BA2262" w:rsidRDefault="00E36CE9" w:rsidP="00ED5D00">
            <w:pPr>
              <w:pStyle w:val="ListParagraph"/>
              <w:numPr>
                <w:ilvl w:val="0"/>
                <w:numId w:val="25"/>
              </w:numPr>
              <w:ind w:left="346"/>
              <w:rPr>
                <w:b/>
              </w:rPr>
            </w:pPr>
            <w:r>
              <w:t xml:space="preserve">Have individual students add up the end mass of the petri dishes and bread for their group and enter this information into the poster. </w:t>
            </w:r>
          </w:p>
          <w:p w14:paraId="3AA27AB7" w14:textId="77777777" w:rsidR="00E36CE9" w:rsidRPr="00BA2262" w:rsidRDefault="00E36CE9" w:rsidP="00ED5D00">
            <w:pPr>
              <w:pStyle w:val="ListParagraph"/>
              <w:numPr>
                <w:ilvl w:val="0"/>
                <w:numId w:val="25"/>
              </w:numPr>
              <w:ind w:left="346"/>
              <w:rPr>
                <w:b/>
              </w:rPr>
            </w:pPr>
            <w:r>
              <w:t xml:space="preserve">Have each group calculate the total change in mass for their group and record this information on the poster. </w:t>
            </w:r>
          </w:p>
          <w:p w14:paraId="064A92DB" w14:textId="0F054AA7" w:rsidR="00E36CE9" w:rsidRPr="00C764CA" w:rsidRDefault="00E36CE9" w:rsidP="00ED5D00">
            <w:pPr>
              <w:pStyle w:val="ListParagraph"/>
              <w:numPr>
                <w:ilvl w:val="0"/>
                <w:numId w:val="25"/>
              </w:numPr>
              <w:ind w:left="346"/>
              <w:rPr>
                <w:b/>
              </w:rPr>
            </w:pPr>
            <w:r>
              <w:t xml:space="preserve">Have each group enter their beginning and end colors of BTB from their 24-hour investigation.  </w:t>
            </w:r>
          </w:p>
        </w:tc>
      </w:tr>
      <w:tr w:rsidR="00E36CE9" w:rsidRPr="00D438F2" w14:paraId="468DBCFA" w14:textId="77777777" w:rsidTr="009E23E6">
        <w:tc>
          <w:tcPr>
            <w:tcW w:w="9535" w:type="dxa"/>
          </w:tcPr>
          <w:p w14:paraId="25F47D3D" w14:textId="77777777" w:rsidR="00E36CE9" w:rsidRPr="008F545C" w:rsidRDefault="00E36CE9" w:rsidP="00ED5D00">
            <w:pPr>
              <w:pStyle w:val="ListParagraph"/>
              <w:numPr>
                <w:ilvl w:val="0"/>
                <w:numId w:val="21"/>
              </w:numPr>
              <w:rPr>
                <w:b/>
              </w:rPr>
            </w:pPr>
            <w:r w:rsidRPr="008F545C">
              <w:rPr>
                <w:b/>
              </w:rPr>
              <w:t>Lead a discussion to help students compare results across groups and identify patterns in the data.</w:t>
            </w:r>
          </w:p>
          <w:p w14:paraId="2F756667" w14:textId="11921B02" w:rsidR="00E36CE9" w:rsidRDefault="00E36CE9" w:rsidP="009E23E6">
            <w:r>
              <w:t xml:space="preserve">Show </w:t>
            </w:r>
            <w:r w:rsidR="009E23E6">
              <w:t>Slide</w:t>
            </w:r>
            <w:r>
              <w:t xml:space="preserve"> 11</w:t>
            </w:r>
            <w:r w:rsidRPr="00256E5E">
              <w:t xml:space="preserve"> </w:t>
            </w:r>
            <w:r>
              <w:t xml:space="preserve">of the </w:t>
            </w:r>
            <w:r>
              <w:rPr>
                <w:rFonts w:eastAsia="Times"/>
                <w:color w:val="0000FF"/>
                <w:szCs w:val="20"/>
              </w:rPr>
              <w:t>3</w:t>
            </w:r>
            <w:r w:rsidRPr="00F605E0">
              <w:rPr>
                <w:rFonts w:eastAsia="Times"/>
                <w:color w:val="0000FF"/>
                <w:szCs w:val="20"/>
              </w:rPr>
              <w:t xml:space="preserve">.2 Observing </w:t>
            </w:r>
            <w:r>
              <w:rPr>
                <w:rFonts w:eastAsia="Times"/>
                <w:color w:val="0000FF"/>
                <w:szCs w:val="20"/>
              </w:rPr>
              <w:t>Bread Molding</w:t>
            </w:r>
            <w:r w:rsidRPr="00F605E0">
              <w:rPr>
                <w:rFonts w:eastAsia="Times"/>
                <w:color w:val="0000FF"/>
                <w:szCs w:val="20"/>
              </w:rPr>
              <w:t xml:space="preserve"> PPT</w:t>
            </w:r>
            <w:r>
              <w:t>.</w:t>
            </w:r>
          </w:p>
          <w:p w14:paraId="45E63DB5" w14:textId="77777777" w:rsidR="00E36CE9" w:rsidRDefault="00E36CE9" w:rsidP="00ED5D00">
            <w:pPr>
              <w:pStyle w:val="ListParagraph"/>
              <w:numPr>
                <w:ilvl w:val="0"/>
                <w:numId w:val="30"/>
              </w:numPr>
              <w:ind w:left="346"/>
            </w:pPr>
            <w:r>
              <w:t xml:space="preserve">Ask students to identify patterns in the data for both the mass change and also the BTB color change and discuss any outliers or unexplained data points. </w:t>
            </w:r>
          </w:p>
          <w:p w14:paraId="2CDA1CC0" w14:textId="77777777" w:rsidR="00E36CE9" w:rsidRPr="00A818F6" w:rsidRDefault="00E36CE9" w:rsidP="009E23E6">
            <w:pPr>
              <w:rPr>
                <w:rFonts w:eastAsia="Times"/>
                <w:b/>
                <w:bCs/>
              </w:rPr>
            </w:pPr>
            <w:r>
              <w:t>Note: If you input data into the spreadsheet, the software will construct a graph of the students’ data. You can use the graph to elicit more interpretation of their observations.</w:t>
            </w:r>
          </w:p>
        </w:tc>
      </w:tr>
      <w:tr w:rsidR="00E36CE9" w:rsidRPr="00D438F2" w14:paraId="20DD3906" w14:textId="77777777" w:rsidTr="009E23E6">
        <w:tc>
          <w:tcPr>
            <w:tcW w:w="9535" w:type="dxa"/>
          </w:tcPr>
          <w:p w14:paraId="4697AABF" w14:textId="77777777" w:rsidR="00E36CE9" w:rsidRDefault="00E36CE9" w:rsidP="00ED5D00">
            <w:pPr>
              <w:pStyle w:val="ListParagraph"/>
              <w:numPr>
                <w:ilvl w:val="0"/>
                <w:numId w:val="21"/>
              </w:numPr>
              <w:rPr>
                <w:rFonts w:eastAsia="Times"/>
                <w:b/>
                <w:bCs/>
              </w:rPr>
            </w:pPr>
            <w:r>
              <w:rPr>
                <w:rFonts w:eastAsia="Times"/>
                <w:b/>
                <w:bCs/>
              </w:rPr>
              <w:t xml:space="preserve">Watch the end of the </w:t>
            </w:r>
            <w:r w:rsidRPr="00BE29D4">
              <w:rPr>
                <w:rFonts w:eastAsia="Times"/>
                <w:b/>
                <w:bCs/>
                <w:i/>
              </w:rPr>
              <w:t>Carbon TIME</w:t>
            </w:r>
            <w:r>
              <w:rPr>
                <w:rFonts w:eastAsia="Times"/>
                <w:b/>
                <w:bCs/>
              </w:rPr>
              <w:t xml:space="preserve"> Bread Molding Video. </w:t>
            </w:r>
          </w:p>
          <w:p w14:paraId="437E38C1" w14:textId="2CD27FC9" w:rsidR="00E36CE9" w:rsidRDefault="00E36CE9" w:rsidP="009E23E6">
            <w:r>
              <w:t xml:space="preserve">Show </w:t>
            </w:r>
            <w:r w:rsidR="009E23E6">
              <w:t>Slide</w:t>
            </w:r>
            <w:r>
              <w:t xml:space="preserve"> 12</w:t>
            </w:r>
            <w:r w:rsidRPr="00256E5E">
              <w:t xml:space="preserve"> </w:t>
            </w:r>
            <w:r>
              <w:t xml:space="preserve">of the </w:t>
            </w:r>
            <w:r>
              <w:rPr>
                <w:rFonts w:eastAsia="Times"/>
                <w:color w:val="0000FF"/>
                <w:szCs w:val="20"/>
              </w:rPr>
              <w:t>3</w:t>
            </w:r>
            <w:r w:rsidRPr="00F605E0">
              <w:rPr>
                <w:rFonts w:eastAsia="Times"/>
                <w:color w:val="0000FF"/>
                <w:szCs w:val="20"/>
              </w:rPr>
              <w:t xml:space="preserve">.2 Observing </w:t>
            </w:r>
            <w:r>
              <w:rPr>
                <w:rFonts w:eastAsia="Times"/>
                <w:color w:val="0000FF"/>
                <w:szCs w:val="20"/>
              </w:rPr>
              <w:t>Bread Molding</w:t>
            </w:r>
            <w:r w:rsidRPr="00F605E0">
              <w:rPr>
                <w:rFonts w:eastAsia="Times"/>
                <w:color w:val="0000FF"/>
                <w:szCs w:val="20"/>
              </w:rPr>
              <w:t xml:space="preserve"> PPT</w:t>
            </w:r>
            <w:r>
              <w:t>.</w:t>
            </w:r>
          </w:p>
          <w:p w14:paraId="7C30B877" w14:textId="77777777" w:rsidR="00FF4633" w:rsidRDefault="00E36CE9" w:rsidP="00ED5D00">
            <w:pPr>
              <w:pStyle w:val="ListParagraph"/>
              <w:numPr>
                <w:ilvl w:val="0"/>
                <w:numId w:val="26"/>
              </w:numPr>
              <w:ind w:left="346"/>
            </w:pPr>
            <w:r w:rsidRPr="009D439B">
              <w:t>Have st</w:t>
            </w:r>
            <w:r>
              <w:t>u</w:t>
            </w:r>
            <w:r w:rsidRPr="009D439B">
              <w:t xml:space="preserve">dents watch the </w:t>
            </w:r>
            <w:r w:rsidRPr="00477975">
              <w:rPr>
                <w:color w:val="0000F1"/>
              </w:rPr>
              <w:t xml:space="preserve">Bread Molding Video </w:t>
            </w:r>
            <w:r w:rsidRPr="006D04AD">
              <w:t xml:space="preserve">starting from </w:t>
            </w:r>
            <w:r>
              <w:t xml:space="preserve">where Darryl and Nina show their </w:t>
            </w:r>
            <w:r w:rsidRPr="009D439B">
              <w:t xml:space="preserve">results to the investigation. </w:t>
            </w:r>
          </w:p>
          <w:p w14:paraId="5C541602" w14:textId="4897A20D" w:rsidR="00E36CE9" w:rsidRPr="004F1886" w:rsidRDefault="00E36CE9" w:rsidP="00ED5D00">
            <w:pPr>
              <w:pStyle w:val="ListParagraph"/>
              <w:numPr>
                <w:ilvl w:val="0"/>
                <w:numId w:val="26"/>
              </w:numPr>
              <w:ind w:left="346"/>
            </w:pPr>
            <w:r w:rsidRPr="009D439B">
              <w:t xml:space="preserve">Ask the class to compare their own results to Darryl and Nina’s results, pausing the video when the data are shown. </w:t>
            </w:r>
          </w:p>
        </w:tc>
      </w:tr>
      <w:tr w:rsidR="00E36CE9" w:rsidRPr="00D438F2" w14:paraId="118CA4B4" w14:textId="77777777" w:rsidTr="009E23E6">
        <w:tc>
          <w:tcPr>
            <w:tcW w:w="9535" w:type="dxa"/>
          </w:tcPr>
          <w:p w14:paraId="61E15D0A" w14:textId="77777777" w:rsidR="00E36CE9" w:rsidRDefault="00E36CE9" w:rsidP="00ED5D00">
            <w:pPr>
              <w:pStyle w:val="ListParagraph"/>
              <w:numPr>
                <w:ilvl w:val="0"/>
                <w:numId w:val="21"/>
              </w:numPr>
              <w:rPr>
                <w:rFonts w:eastAsia="Times"/>
                <w:b/>
                <w:bCs/>
              </w:rPr>
            </w:pPr>
            <w:r>
              <w:rPr>
                <w:rFonts w:eastAsia="Times"/>
                <w:b/>
                <w:bCs/>
              </w:rPr>
              <w:t xml:space="preserve">Have students compare their class’s data with data from another class. </w:t>
            </w:r>
          </w:p>
          <w:p w14:paraId="1DBB3BE0" w14:textId="33F6205B" w:rsidR="00E36CE9" w:rsidRDefault="00E36CE9" w:rsidP="009E23E6">
            <w:r>
              <w:t xml:space="preserve">Show </w:t>
            </w:r>
            <w:r w:rsidR="009E23E6">
              <w:t>Slide</w:t>
            </w:r>
            <w:r>
              <w:t xml:space="preserve"> 13</w:t>
            </w:r>
            <w:r w:rsidRPr="00256E5E">
              <w:t xml:space="preserve"> </w:t>
            </w:r>
            <w:r>
              <w:t xml:space="preserve">of the </w:t>
            </w:r>
            <w:r>
              <w:rPr>
                <w:rFonts w:eastAsia="Times"/>
                <w:color w:val="0000FF"/>
                <w:szCs w:val="20"/>
              </w:rPr>
              <w:t>3</w:t>
            </w:r>
            <w:r w:rsidRPr="00F605E0">
              <w:rPr>
                <w:rFonts w:eastAsia="Times"/>
                <w:color w:val="0000FF"/>
                <w:szCs w:val="20"/>
              </w:rPr>
              <w:t xml:space="preserve">.2 Observing </w:t>
            </w:r>
            <w:r>
              <w:rPr>
                <w:rFonts w:eastAsia="Times"/>
                <w:color w:val="0000FF"/>
                <w:szCs w:val="20"/>
              </w:rPr>
              <w:t>Bread Molding</w:t>
            </w:r>
            <w:r w:rsidRPr="00F605E0">
              <w:rPr>
                <w:rFonts w:eastAsia="Times"/>
                <w:color w:val="0000FF"/>
                <w:szCs w:val="20"/>
              </w:rPr>
              <w:t xml:space="preserve"> PPT</w:t>
            </w:r>
            <w:r>
              <w:t>.</w:t>
            </w:r>
          </w:p>
          <w:p w14:paraId="32F4C1CA" w14:textId="104B21DC" w:rsidR="00E36CE9" w:rsidRDefault="00E36CE9" w:rsidP="00ED5D00">
            <w:pPr>
              <w:pStyle w:val="ListParagraph"/>
              <w:numPr>
                <w:ilvl w:val="0"/>
                <w:numId w:val="31"/>
              </w:numPr>
            </w:pPr>
            <w:r>
              <w:t xml:space="preserve">Ask students to compare their </w:t>
            </w:r>
            <w:r w:rsidR="00FF4633">
              <w:t xml:space="preserve">BTB </w:t>
            </w:r>
            <w:r>
              <w:t xml:space="preserve">results to Ms. Drayton’s class results. </w:t>
            </w:r>
          </w:p>
          <w:p w14:paraId="72BB2BCF" w14:textId="742E6AC2" w:rsidR="00E36CE9" w:rsidRPr="00031C8B" w:rsidRDefault="00E36CE9" w:rsidP="00ED5D00">
            <w:pPr>
              <w:pStyle w:val="ListParagraph"/>
              <w:numPr>
                <w:ilvl w:val="0"/>
                <w:numId w:val="22"/>
              </w:numPr>
            </w:pPr>
            <w:r>
              <w:t xml:space="preserve">Ask students if they recognize similar </w:t>
            </w:r>
            <w:r w:rsidRPr="00D174C5">
              <w:t>patterns</w:t>
            </w:r>
            <w:r>
              <w:t xml:space="preserve"> from their own data</w:t>
            </w:r>
            <w:r w:rsidRPr="00256E5E">
              <w:t>.</w:t>
            </w:r>
            <w:r>
              <w:t xml:space="preserve"> Use the poster or spreadsheet to compare. </w:t>
            </w:r>
            <w:r w:rsidRPr="00256E5E">
              <w:t>Ask students if they see the same patterns.</w:t>
            </w:r>
            <w:r>
              <w:t xml:space="preserve"> What similarities or differences do they notice? What patterns </w:t>
            </w:r>
            <w:r w:rsidR="00FF4633">
              <w:t>can they identify</w:t>
            </w:r>
            <w:r>
              <w:t xml:space="preserve">? </w:t>
            </w:r>
          </w:p>
        </w:tc>
      </w:tr>
      <w:tr w:rsidR="00E36CE9" w:rsidRPr="00D438F2" w14:paraId="7287AF5A" w14:textId="77777777" w:rsidTr="009E23E6">
        <w:tc>
          <w:tcPr>
            <w:tcW w:w="9535" w:type="dxa"/>
          </w:tcPr>
          <w:p w14:paraId="5B9754A5" w14:textId="2E462DCE" w:rsidR="00E36CE9" w:rsidRPr="00400251" w:rsidRDefault="00E36CE9" w:rsidP="00400251">
            <w:pPr>
              <w:pStyle w:val="ListParagraph"/>
              <w:numPr>
                <w:ilvl w:val="0"/>
                <w:numId w:val="21"/>
              </w:numPr>
              <w:rPr>
                <w:rFonts w:eastAsia="Times"/>
                <w:b/>
                <w:bCs/>
              </w:rPr>
            </w:pPr>
            <w:r w:rsidRPr="00400251">
              <w:rPr>
                <w:rFonts w:eastAsia="Times"/>
                <w:b/>
                <w:bCs/>
              </w:rPr>
              <w:t>Have students compare their class’s data for mass results with data from another class.</w:t>
            </w:r>
          </w:p>
          <w:p w14:paraId="5797342D" w14:textId="40D3DABB" w:rsidR="00E36CE9" w:rsidRDefault="00E36CE9" w:rsidP="009E23E6">
            <w:r>
              <w:lastRenderedPageBreak/>
              <w:t xml:space="preserve">Show </w:t>
            </w:r>
            <w:r w:rsidR="009E23E6">
              <w:t>Slide</w:t>
            </w:r>
            <w:r>
              <w:t xml:space="preserve"> 14</w:t>
            </w:r>
            <w:r w:rsidRPr="00256E5E">
              <w:t xml:space="preserve"> </w:t>
            </w:r>
            <w:r>
              <w:t xml:space="preserve">of the </w:t>
            </w:r>
            <w:r>
              <w:rPr>
                <w:rFonts w:eastAsia="Times"/>
                <w:color w:val="0000FF"/>
                <w:szCs w:val="20"/>
              </w:rPr>
              <w:t>3</w:t>
            </w:r>
            <w:r w:rsidRPr="00F605E0">
              <w:rPr>
                <w:rFonts w:eastAsia="Times"/>
                <w:color w:val="0000FF"/>
                <w:szCs w:val="20"/>
              </w:rPr>
              <w:t xml:space="preserve">.2 Observing </w:t>
            </w:r>
            <w:r>
              <w:rPr>
                <w:rFonts w:eastAsia="Times"/>
                <w:color w:val="0000FF"/>
                <w:szCs w:val="20"/>
              </w:rPr>
              <w:t>Bread Molding</w:t>
            </w:r>
            <w:r w:rsidRPr="00F605E0">
              <w:rPr>
                <w:rFonts w:eastAsia="Times"/>
                <w:color w:val="0000FF"/>
                <w:szCs w:val="20"/>
              </w:rPr>
              <w:t xml:space="preserve"> PPT</w:t>
            </w:r>
            <w:r>
              <w:t>.</w:t>
            </w:r>
          </w:p>
          <w:p w14:paraId="5EB99450" w14:textId="2AC42678" w:rsidR="00E36CE9" w:rsidRPr="00400251" w:rsidRDefault="00E36CE9" w:rsidP="00400251">
            <w:pPr>
              <w:pStyle w:val="ListParagraph"/>
              <w:numPr>
                <w:ilvl w:val="0"/>
                <w:numId w:val="60"/>
              </w:numPr>
            </w:pPr>
            <w:r w:rsidRPr="00400251">
              <w:t xml:space="preserve">Ask students to compare their </w:t>
            </w:r>
            <w:r w:rsidR="00FF4633" w:rsidRPr="00400251">
              <w:t xml:space="preserve">mass </w:t>
            </w:r>
            <w:r w:rsidRPr="00400251">
              <w:t xml:space="preserve">results to Ms. Drayton’s class results. </w:t>
            </w:r>
          </w:p>
          <w:p w14:paraId="709291CF" w14:textId="77741C92" w:rsidR="00E36CE9" w:rsidRPr="00400251" w:rsidRDefault="00E36CE9" w:rsidP="00400251">
            <w:pPr>
              <w:pStyle w:val="ListParagraph"/>
              <w:numPr>
                <w:ilvl w:val="0"/>
                <w:numId w:val="60"/>
              </w:numPr>
            </w:pPr>
            <w:r w:rsidRPr="00400251">
              <w:t xml:space="preserve">Ask students if they recognize similar patterns from their own data. Use the poster or spreadsheet to compare. Ask students if they see the same patterns. What similarities or differences do they notice? What patterns </w:t>
            </w:r>
            <w:r w:rsidR="00FF4633" w:rsidRPr="00400251">
              <w:t>can they identify</w:t>
            </w:r>
            <w:r w:rsidRPr="00400251">
              <w:t>?</w:t>
            </w:r>
          </w:p>
          <w:p w14:paraId="3C790633" w14:textId="5D6B0665" w:rsidR="00400251" w:rsidRPr="00400251" w:rsidRDefault="00400251" w:rsidP="00400251">
            <w:pPr>
              <w:pStyle w:val="ListParagraph"/>
              <w:numPr>
                <w:ilvl w:val="0"/>
                <w:numId w:val="60"/>
              </w:numPr>
            </w:pPr>
            <w:r w:rsidRPr="00400251">
              <w:rPr>
                <w:rFonts w:eastAsia="Cambria"/>
              </w:rPr>
              <w:t xml:space="preserve">Support students to recognize the data (e.g., from their class, video, and/or from Ms. Drayton’s class) shows that while the mold grew, the starting mass of the bread was less than the end mass of the bread with the addition of mold. Remind students of the rules about atoms (e.g., this mass </w:t>
            </w:r>
            <w:r w:rsidRPr="00400251">
              <w:rPr>
                <w:rFonts w:eastAsia="Cambria"/>
                <w:i/>
              </w:rPr>
              <w:t>must</w:t>
            </w:r>
            <w:r w:rsidRPr="00400251">
              <w:rPr>
                <w:rFonts w:eastAsia="Cambria"/>
              </w:rPr>
              <w:t xml:space="preserve"> have gone somewhere). Students may have some ideas about where the mass went. Allow them to wonder at this point.</w:t>
            </w:r>
          </w:p>
          <w:p w14:paraId="107BA578" w14:textId="034739BD" w:rsidR="00400251" w:rsidRPr="008F545C" w:rsidRDefault="00400251" w:rsidP="00400251">
            <w:r>
              <w:rPr>
                <w:rFonts w:eastAsia="Cambria"/>
              </w:rPr>
              <w:t xml:space="preserve">Note: </w:t>
            </w:r>
            <w:r w:rsidRPr="00D51BEF">
              <w:rPr>
                <w:rFonts w:eastAsia="Cambria"/>
              </w:rPr>
              <w:t>The remainder of the unit is based on the assumption that</w:t>
            </w:r>
            <w:r>
              <w:rPr>
                <w:rFonts w:eastAsia="Cambria"/>
              </w:rPr>
              <w:t xml:space="preserve"> your class results are similar to those of Ms. Drayton’s class and the Bread Molding video. If your class results are significantly different for any reason, after a conversation about why that may have happened, decide whether to have students conduct the investigation again or to refer to Ms. Drayton’s data as they work through the remainder of the unit.</w:t>
            </w:r>
          </w:p>
        </w:tc>
      </w:tr>
      <w:tr w:rsidR="00E36CE9" w:rsidRPr="00D438F2" w14:paraId="14CA4F11" w14:textId="77777777" w:rsidTr="009E23E6">
        <w:tc>
          <w:tcPr>
            <w:tcW w:w="9535" w:type="dxa"/>
          </w:tcPr>
          <w:p w14:paraId="5A5F09D4" w14:textId="77777777" w:rsidR="00E36CE9" w:rsidRDefault="00E36CE9" w:rsidP="00400251">
            <w:pPr>
              <w:pStyle w:val="ListParagraph"/>
              <w:numPr>
                <w:ilvl w:val="0"/>
                <w:numId w:val="21"/>
              </w:numPr>
              <w:rPr>
                <w:rFonts w:eastAsia="Times"/>
                <w:b/>
                <w:bCs/>
              </w:rPr>
            </w:pPr>
            <w:r>
              <w:rPr>
                <w:rFonts w:eastAsia="Times"/>
                <w:b/>
                <w:bCs/>
              </w:rPr>
              <w:lastRenderedPageBreak/>
              <w:t>Have students complete Part E of their worksheet.</w:t>
            </w:r>
          </w:p>
          <w:p w14:paraId="0B08E6DB" w14:textId="52B705D6" w:rsidR="00E36CE9" w:rsidRPr="00852997" w:rsidRDefault="00E36CE9" w:rsidP="009E23E6">
            <w:r>
              <w:t xml:space="preserve">Show </w:t>
            </w:r>
            <w:r w:rsidR="009E23E6">
              <w:t>Slide</w:t>
            </w:r>
            <w:r>
              <w:t xml:space="preserve"> 15 of the </w:t>
            </w:r>
            <w:r>
              <w:rPr>
                <w:rFonts w:eastAsia="Times"/>
                <w:color w:val="0000FF"/>
                <w:szCs w:val="20"/>
              </w:rPr>
              <w:t>3</w:t>
            </w:r>
            <w:r w:rsidRPr="00F605E0">
              <w:rPr>
                <w:rFonts w:eastAsia="Times"/>
                <w:color w:val="0000FF"/>
                <w:szCs w:val="20"/>
              </w:rPr>
              <w:t xml:space="preserve">.2 Observing </w:t>
            </w:r>
            <w:r>
              <w:rPr>
                <w:rFonts w:eastAsia="Times"/>
                <w:color w:val="0000FF"/>
                <w:szCs w:val="20"/>
              </w:rPr>
              <w:t>Bread Molding</w:t>
            </w:r>
            <w:r w:rsidRPr="00F605E0">
              <w:rPr>
                <w:rFonts w:eastAsia="Times"/>
                <w:color w:val="0000FF"/>
                <w:szCs w:val="20"/>
              </w:rPr>
              <w:t xml:space="preserve"> PPT</w:t>
            </w:r>
            <w:r>
              <w:rPr>
                <w:rFonts w:eastAsia="Times"/>
                <w:color w:val="0000FF"/>
                <w:szCs w:val="20"/>
              </w:rPr>
              <w:t>.</w:t>
            </w:r>
            <w:r>
              <w:t xml:space="preserve"> Direct students to Part E</w:t>
            </w:r>
            <w:r w:rsidRPr="00852997">
              <w:t xml:space="preserve"> of the</w:t>
            </w:r>
            <w:r>
              <w:t xml:space="preserve">ir worksheet to describe the </w:t>
            </w:r>
            <w:r w:rsidR="00FF4633">
              <w:t xml:space="preserve">class </w:t>
            </w:r>
            <w:r>
              <w:t>patterns they observed during the observation</w:t>
            </w:r>
            <w:r w:rsidRPr="00852997">
              <w:t xml:space="preserve">. </w:t>
            </w:r>
          </w:p>
          <w:p w14:paraId="6F8D150E" w14:textId="77777777" w:rsidR="00E36CE9" w:rsidRPr="00D26DBB" w:rsidRDefault="00E36CE9" w:rsidP="00FF4633">
            <w:pPr>
              <w:pStyle w:val="List"/>
              <w:numPr>
                <w:ilvl w:val="0"/>
                <w:numId w:val="23"/>
              </w:numPr>
            </w:pPr>
            <w:r w:rsidRPr="00852997">
              <w:t>Help students to recognize that while the mass changes provide</w:t>
            </w:r>
            <w:r w:rsidRPr="00D26DBB">
              <w:t xml:space="preserve"> them with good evidence to answer the </w:t>
            </w:r>
            <w:r>
              <w:t xml:space="preserve">Matter </w:t>
            </w:r>
            <w:r w:rsidRPr="00D26DBB">
              <w:t xml:space="preserve">Movement Question, the BTB evidence provides only a partial answer to the </w:t>
            </w:r>
            <w:r>
              <w:t xml:space="preserve">Matter Change </w:t>
            </w:r>
            <w:r w:rsidRPr="00D26DBB">
              <w:t xml:space="preserve">Question.  </w:t>
            </w:r>
          </w:p>
          <w:p w14:paraId="126DAE74" w14:textId="2BC1BEA4" w:rsidR="00400251" w:rsidRPr="00D26DBB" w:rsidRDefault="00E36CE9" w:rsidP="00400251">
            <w:pPr>
              <w:pStyle w:val="List"/>
              <w:numPr>
                <w:ilvl w:val="0"/>
                <w:numId w:val="23"/>
              </w:numPr>
              <w:spacing w:after="120"/>
            </w:pPr>
            <w:r w:rsidRPr="00D26DBB">
              <w:t>Tell students that it shows that carbon ends up in CO</w:t>
            </w:r>
            <w:r w:rsidRPr="007053B0">
              <w:rPr>
                <w:vertAlign w:val="subscript"/>
              </w:rPr>
              <w:t>2</w:t>
            </w:r>
            <w:r w:rsidRPr="00D26DBB">
              <w:t xml:space="preserve"> in the air, but not w</w:t>
            </w:r>
            <w:r>
              <w:t>here the carbon came from</w:t>
            </w:r>
            <w:r w:rsidRPr="00D26DBB">
              <w:t xml:space="preserve">. </w:t>
            </w:r>
          </w:p>
        </w:tc>
      </w:tr>
      <w:tr w:rsidR="00E36CE9" w:rsidRPr="00D438F2" w14:paraId="15AF35D5" w14:textId="77777777" w:rsidTr="009E23E6">
        <w:tc>
          <w:tcPr>
            <w:tcW w:w="9535" w:type="dxa"/>
          </w:tcPr>
          <w:p w14:paraId="3047F81F" w14:textId="77777777" w:rsidR="00E36CE9" w:rsidRDefault="00E36CE9" w:rsidP="00ED5D00">
            <w:pPr>
              <w:pStyle w:val="ListParagraph"/>
              <w:numPr>
                <w:ilvl w:val="0"/>
                <w:numId w:val="21"/>
              </w:numPr>
              <w:rPr>
                <w:rFonts w:eastAsia="Times"/>
                <w:b/>
                <w:bCs/>
              </w:rPr>
            </w:pPr>
            <w:r>
              <w:rPr>
                <w:rFonts w:eastAsia="Times"/>
                <w:b/>
                <w:bCs/>
              </w:rPr>
              <w:t xml:space="preserve">Revisit predictions from the previous activity. </w:t>
            </w:r>
          </w:p>
          <w:p w14:paraId="540698E6" w14:textId="5C1FD324" w:rsidR="00E36CE9" w:rsidRDefault="00E36CE9" w:rsidP="009E23E6">
            <w:pPr>
              <w:rPr>
                <w:rFonts w:eastAsia="Times"/>
                <w:bCs/>
              </w:rPr>
            </w:pPr>
            <w:r>
              <w:rPr>
                <w:rFonts w:eastAsia="Times"/>
                <w:bCs/>
              </w:rPr>
              <w:t xml:space="preserve">Display </w:t>
            </w:r>
            <w:r w:rsidR="009E23E6">
              <w:rPr>
                <w:rFonts w:eastAsia="Times"/>
                <w:bCs/>
              </w:rPr>
              <w:t>Slide</w:t>
            </w:r>
            <w:r>
              <w:rPr>
                <w:rFonts w:eastAsia="Times"/>
                <w:bCs/>
              </w:rPr>
              <w:t xml:space="preserve"> 16 of the </w:t>
            </w:r>
            <w:r>
              <w:rPr>
                <w:rFonts w:eastAsia="Times"/>
                <w:color w:val="0000FF"/>
                <w:szCs w:val="20"/>
              </w:rPr>
              <w:t>3</w:t>
            </w:r>
            <w:r w:rsidRPr="00F605E0">
              <w:rPr>
                <w:rFonts w:eastAsia="Times"/>
                <w:color w:val="0000FF"/>
                <w:szCs w:val="20"/>
              </w:rPr>
              <w:t xml:space="preserve">.2 Observing </w:t>
            </w:r>
            <w:r>
              <w:rPr>
                <w:rFonts w:eastAsia="Times"/>
                <w:color w:val="0000FF"/>
                <w:szCs w:val="20"/>
              </w:rPr>
              <w:t>Bread Molding</w:t>
            </w:r>
            <w:r w:rsidRPr="00F605E0">
              <w:rPr>
                <w:rFonts w:eastAsia="Times"/>
                <w:color w:val="0000FF"/>
                <w:szCs w:val="20"/>
              </w:rPr>
              <w:t xml:space="preserve"> PPT</w:t>
            </w:r>
            <w:r>
              <w:rPr>
                <w:rFonts w:eastAsia="Times"/>
                <w:bCs/>
              </w:rPr>
              <w:t xml:space="preserve">. </w:t>
            </w:r>
          </w:p>
          <w:p w14:paraId="1C248F04" w14:textId="43E97B3C" w:rsidR="00E36CE9" w:rsidRPr="00D174C5" w:rsidRDefault="00E36CE9" w:rsidP="00ED5D00">
            <w:pPr>
              <w:pStyle w:val="ListParagraph"/>
              <w:numPr>
                <w:ilvl w:val="0"/>
                <w:numId w:val="32"/>
              </w:numPr>
            </w:pPr>
            <w:r w:rsidRPr="009B3D47">
              <w:rPr>
                <w:rFonts w:eastAsia="Times"/>
                <w:bCs/>
              </w:rPr>
              <w:t xml:space="preserve">Ask students to retrieve their completed tools from the previous activity: </w:t>
            </w:r>
            <w:r>
              <w:rPr>
                <w:color w:val="0000FF"/>
              </w:rPr>
              <w:t>3</w:t>
            </w:r>
            <w:r w:rsidRPr="009B3D47">
              <w:rPr>
                <w:color w:val="0000FF"/>
              </w:rPr>
              <w:t xml:space="preserve">.1 Predictions </w:t>
            </w:r>
            <w:r w:rsidR="00A341A1">
              <w:rPr>
                <w:color w:val="0000FF"/>
              </w:rPr>
              <w:t xml:space="preserve">and Planning </w:t>
            </w:r>
            <w:r w:rsidRPr="009B3D47">
              <w:rPr>
                <w:color w:val="0000FF"/>
              </w:rPr>
              <w:t>Tool for Bread Molding</w:t>
            </w:r>
            <w:r w:rsidRPr="00D174C5">
              <w:rPr>
                <w:color w:val="000000" w:themeColor="text1"/>
              </w:rPr>
              <w:t>.</w:t>
            </w:r>
          </w:p>
          <w:p w14:paraId="418F4FAA" w14:textId="77777777" w:rsidR="00E36CE9" w:rsidRDefault="00E36CE9" w:rsidP="00ED5D00">
            <w:pPr>
              <w:pStyle w:val="ListParagraph"/>
              <w:numPr>
                <w:ilvl w:val="0"/>
                <w:numId w:val="32"/>
              </w:numPr>
            </w:pPr>
            <w:r>
              <w:t xml:space="preserve">Have them compare the predictions they made with the results of the investigation. </w:t>
            </w:r>
          </w:p>
          <w:p w14:paraId="31F003FA" w14:textId="77777777" w:rsidR="00E36CE9" w:rsidRPr="00762ACA" w:rsidRDefault="00E36CE9" w:rsidP="00ED5D00">
            <w:pPr>
              <w:pStyle w:val="ListParagraph"/>
              <w:numPr>
                <w:ilvl w:val="0"/>
                <w:numId w:val="32"/>
              </w:numPr>
            </w:pPr>
            <w:r>
              <w:t>Which predictions were correct? Which predictions w</w:t>
            </w:r>
            <w:r w:rsidRPr="00762ACA">
              <w:t>ere incorrect? What questions do they still need to answer?</w:t>
            </w:r>
          </w:p>
          <w:p w14:paraId="5FD551C7" w14:textId="77777777" w:rsidR="00E36CE9" w:rsidRPr="003602A3" w:rsidRDefault="00E36CE9" w:rsidP="009E23E6">
            <w:r w:rsidRPr="004A02F1">
              <w:t xml:space="preserve">Remind students that </w:t>
            </w:r>
            <w:r w:rsidRPr="001468B6">
              <w:t>absorbing food is necessary for decomposers to be able to grow, and to be able to use energy for things li</w:t>
            </w:r>
            <w:r w:rsidRPr="003602A3">
              <w:t>ke moving. Tell students that they will use the data that they collected here to help them to be able to explain two processes that relate to how things decay: decomposers growing and decomposers moving and functioning.</w:t>
            </w:r>
          </w:p>
        </w:tc>
      </w:tr>
      <w:tr w:rsidR="00A333D9" w:rsidRPr="00D438F2" w14:paraId="77835B02" w14:textId="77777777" w:rsidTr="009E23E6">
        <w:tc>
          <w:tcPr>
            <w:tcW w:w="9535" w:type="dxa"/>
          </w:tcPr>
          <w:p w14:paraId="58B3D0DD" w14:textId="77777777" w:rsidR="00A333D9" w:rsidRDefault="00A333D9" w:rsidP="00400251">
            <w:pPr>
              <w:pStyle w:val="ListParagraph"/>
              <w:numPr>
                <w:ilvl w:val="0"/>
                <w:numId w:val="21"/>
              </w:numPr>
              <w:rPr>
                <w:rFonts w:eastAsia="Times"/>
                <w:b/>
                <w:bCs/>
              </w:rPr>
            </w:pPr>
            <w:r>
              <w:rPr>
                <w:rFonts w:eastAsia="Times"/>
                <w:b/>
                <w:bCs/>
              </w:rPr>
              <w:t xml:space="preserve">Have students complete an exit ticket. </w:t>
            </w:r>
          </w:p>
          <w:p w14:paraId="056099E3" w14:textId="5441EE70" w:rsidR="00A333D9" w:rsidRDefault="00A333D9" w:rsidP="00A333D9">
            <w:r>
              <w:t xml:space="preserve">Show </w:t>
            </w:r>
            <w:r w:rsidR="009E23E6">
              <w:t>Slide</w:t>
            </w:r>
            <w:r>
              <w:t xml:space="preserve"> 1</w:t>
            </w:r>
            <w:r w:rsidR="00400251">
              <w:t xml:space="preserve">7 </w:t>
            </w:r>
            <w:r>
              <w:t xml:space="preserve">of the </w:t>
            </w:r>
            <w:r w:rsidRPr="00400251">
              <w:rPr>
                <w:color w:val="0432FF"/>
              </w:rPr>
              <w:t>3.2 Observing Bread Molding PPT</w:t>
            </w:r>
            <w:r>
              <w:rPr>
                <w:color w:val="0432FF"/>
              </w:rPr>
              <w:t>.</w:t>
            </w:r>
          </w:p>
          <w:p w14:paraId="21995FDC" w14:textId="45C926D3" w:rsidR="00A333D9" w:rsidRDefault="00A333D9" w:rsidP="00400251">
            <w:pPr>
              <w:pStyle w:val="ListParagraph"/>
              <w:numPr>
                <w:ilvl w:val="0"/>
                <w:numId w:val="50"/>
              </w:numPr>
              <w:ind w:left="333"/>
            </w:pPr>
            <w:r>
              <w:t>On a sheet of paper or a sticky note, have students individually answer the exit ticket questions. Depending on time, you may have students answer both questions, assign students to answer a particular question, or let students choose one question to answer. Collect and review the answers.</w:t>
            </w:r>
          </w:p>
          <w:p w14:paraId="5C406E6C" w14:textId="77777777" w:rsidR="00400251" w:rsidRDefault="00400251" w:rsidP="00400251">
            <w:pPr>
              <w:pStyle w:val="ListParagraph"/>
              <w:numPr>
                <w:ilvl w:val="0"/>
                <w:numId w:val="50"/>
              </w:numPr>
              <w:spacing w:after="0"/>
            </w:pPr>
            <w:r>
              <w:t xml:space="preserve">Conclusions: </w:t>
            </w:r>
            <w:r w:rsidRPr="00A333D9">
              <w:t>What did you observe during the investigation</w:t>
            </w:r>
            <w:r>
              <w:t>?</w:t>
            </w:r>
          </w:p>
          <w:p w14:paraId="50E342E5" w14:textId="4A6C57E9" w:rsidR="00400251" w:rsidRDefault="00400251" w:rsidP="00400251">
            <w:pPr>
              <w:pStyle w:val="ListParagraph"/>
              <w:numPr>
                <w:ilvl w:val="0"/>
                <w:numId w:val="50"/>
              </w:numPr>
              <w:spacing w:after="0"/>
            </w:pPr>
            <w:r>
              <w:t xml:space="preserve">Predictions: </w:t>
            </w:r>
            <w:r w:rsidRPr="00A333D9">
              <w:t>What do you think is one conclusion you can make from the investigation?</w:t>
            </w:r>
          </w:p>
          <w:p w14:paraId="1C1BF499" w14:textId="17292C68" w:rsidR="00A333D9" w:rsidRPr="00A333D9" w:rsidRDefault="00A333D9" w:rsidP="00400251">
            <w:pPr>
              <w:pStyle w:val="ListParagraph"/>
              <w:numPr>
                <w:ilvl w:val="0"/>
                <w:numId w:val="50"/>
              </w:numPr>
              <w:ind w:left="333"/>
            </w:pPr>
            <w:r>
              <w:t xml:space="preserve">The conclusions question will provide you with information about what your students are taking away from the activity. Student answers to the conclusions question can be used on </w:t>
            </w:r>
            <w:r>
              <w:lastRenderedPageBreak/>
              <w:t xml:space="preserve">the </w:t>
            </w:r>
            <w:r w:rsidRPr="00A333D9">
              <w:rPr>
                <w:color w:val="00B050"/>
              </w:rPr>
              <w:t xml:space="preserve">Driving Question Board </w:t>
            </w:r>
            <w:r>
              <w:t>(if you are using one). The predictions question allows students to begin thinking about the next activity and allows you to assess their current ideas as you prepare for the next activity. Student answers to the predictions question can be used as a lead into the next activity.</w:t>
            </w:r>
          </w:p>
        </w:tc>
      </w:tr>
    </w:tbl>
    <w:p w14:paraId="4F53BDD3" w14:textId="77777777" w:rsidR="002E2D59" w:rsidRPr="00D438F2" w:rsidRDefault="002E2D59" w:rsidP="002E2D59"/>
    <w:p w14:paraId="5AA623F6" w14:textId="77777777" w:rsidR="002E2D59" w:rsidRPr="00D438F2" w:rsidRDefault="002E2D59" w:rsidP="002E2D59">
      <w:pPr>
        <w:pStyle w:val="Heading2"/>
      </w:pPr>
      <w:r>
        <w:rPr>
          <w:color w:val="FF0000"/>
        </w:rPr>
        <w:t xml:space="preserve">Tab 3: </w:t>
      </w:r>
      <w:r w:rsidRPr="00D438F2">
        <w:t>Assessment</w:t>
      </w:r>
    </w:p>
    <w:p w14:paraId="2299CAF0" w14:textId="77777777" w:rsidR="00E36CE9" w:rsidRDefault="00E36CE9" w:rsidP="00E36CE9">
      <w:pPr>
        <w:pStyle w:val="Heading3"/>
      </w:pPr>
      <w:r w:rsidRPr="00D438F2">
        <w:t>Assessment</w:t>
      </w:r>
    </w:p>
    <w:p w14:paraId="010B2728" w14:textId="77777777" w:rsidR="00E36CE9" w:rsidRPr="00B21990" w:rsidRDefault="00E36CE9" w:rsidP="00400251">
      <w:r>
        <w:t xml:space="preserve">Use the class discussion when you compare their data to Mrs. Drayton’s class to interpret how successful your students are at identifying patterns in the class data. Use the </w:t>
      </w:r>
      <w:r w:rsidRPr="00400251">
        <w:rPr>
          <w:color w:val="7030A0"/>
        </w:rPr>
        <w:t>3.2 Grading the Observing Bread Molding Worksheet</w:t>
      </w:r>
      <w:r w:rsidRPr="00400251">
        <w:rPr>
          <w:color w:val="0000FF"/>
        </w:rPr>
        <w:t xml:space="preserve"> </w:t>
      </w:r>
      <w:r w:rsidRPr="00B21990">
        <w:t>to determine if your students had any trouble with data collection.</w:t>
      </w:r>
    </w:p>
    <w:p w14:paraId="23E9C9B7" w14:textId="77777777" w:rsidR="00E36CE9" w:rsidRPr="003602A3" w:rsidRDefault="00E36CE9" w:rsidP="00400251">
      <w:r w:rsidRPr="004A02F1">
        <w:t>During this a</w:t>
      </w:r>
      <w:r w:rsidRPr="001468B6">
        <w:t>ctivity, note students' success in measuring changes in mass and BTB. Also note students' ability to reach a consensus about patterns in data and how they interpret results.</w:t>
      </w:r>
    </w:p>
    <w:p w14:paraId="5AEC38B3" w14:textId="410B60C7" w:rsidR="00E36CE9" w:rsidRPr="009F1FD6" w:rsidRDefault="00E36CE9" w:rsidP="00400251">
      <w:pPr>
        <w:ind w:right="36"/>
      </w:pPr>
      <w:r>
        <w:t xml:space="preserve">The discussions in steps </w:t>
      </w:r>
      <w:r w:rsidR="00400251">
        <w:t>9</w:t>
      </w:r>
      <w:r>
        <w:t xml:space="preserve"> and 12</w:t>
      </w:r>
      <w:r w:rsidRPr="005A7855">
        <w:t xml:space="preserve"> can be helpful for informal assessment in two ways: 1) It can help you assess your students’ skills in identifying sources of error and finding patterns in data</w:t>
      </w:r>
      <w:r>
        <w:t>, and 2) i</w:t>
      </w:r>
      <w:r w:rsidRPr="004B331C">
        <w:t xml:space="preserve">t can help you assess how well students identify the limits of the evidence. Do they recognize that the investigation does not fully answer the </w:t>
      </w:r>
      <w:r>
        <w:t>Matter Change</w:t>
      </w:r>
      <w:r w:rsidRPr="004B331C">
        <w:t xml:space="preserve"> Question or the Energy </w:t>
      </w:r>
      <w:r w:rsidR="00400251">
        <w:t xml:space="preserve">Change </w:t>
      </w:r>
      <w:r w:rsidRPr="004B331C">
        <w:t>Question?</w:t>
      </w:r>
    </w:p>
    <w:p w14:paraId="3348161A" w14:textId="77777777" w:rsidR="00E36CE9" w:rsidRDefault="00E36CE9" w:rsidP="00E36CE9">
      <w:pPr>
        <w:pStyle w:val="Heading3"/>
      </w:pPr>
      <w:r>
        <w:t>Tips</w:t>
      </w:r>
    </w:p>
    <w:p w14:paraId="6F84AC93" w14:textId="77777777" w:rsidR="00E36CE9" w:rsidRDefault="00E36CE9" w:rsidP="00ED5D00">
      <w:pPr>
        <w:pStyle w:val="ListParagraph"/>
        <w:numPr>
          <w:ilvl w:val="0"/>
          <w:numId w:val="37"/>
        </w:numPr>
        <w:ind w:right="36"/>
      </w:pPr>
      <w:r w:rsidRPr="00256E5E">
        <w:t>Be sure to collect results from the different groups and compare their measurements</w:t>
      </w:r>
      <w:r>
        <w:t>.</w:t>
      </w:r>
    </w:p>
    <w:p w14:paraId="4FDD6808" w14:textId="77777777" w:rsidR="00E36CE9" w:rsidRPr="00256E5E" w:rsidRDefault="00E36CE9" w:rsidP="00ED5D00">
      <w:pPr>
        <w:pStyle w:val="ListParagraph"/>
        <w:numPr>
          <w:ilvl w:val="0"/>
          <w:numId w:val="37"/>
        </w:numPr>
        <w:ind w:right="36"/>
      </w:pPr>
      <w:r w:rsidRPr="00256E5E">
        <w:t>Discuss threats to accuracy of measurement.</w:t>
      </w:r>
    </w:p>
    <w:p w14:paraId="7BECD2A5" w14:textId="77777777" w:rsidR="00E36CE9" w:rsidRPr="00256E5E" w:rsidRDefault="00E36CE9" w:rsidP="00ED5D00">
      <w:pPr>
        <w:pStyle w:val="ListParagraph"/>
        <w:numPr>
          <w:ilvl w:val="0"/>
          <w:numId w:val="37"/>
        </w:numPr>
        <w:ind w:right="36"/>
      </w:pPr>
      <w:r w:rsidRPr="00256E5E">
        <w:t>Check to see if students can identify unanswered questions from the investigation.</w:t>
      </w:r>
    </w:p>
    <w:p w14:paraId="53148532" w14:textId="77777777" w:rsidR="002E2D59" w:rsidRDefault="002E2D59" w:rsidP="002E2D59">
      <w:pPr>
        <w:pStyle w:val="Heading2"/>
      </w:pPr>
      <w:r w:rsidRPr="00B517E1">
        <w:rPr>
          <w:color w:val="FF0000"/>
        </w:rPr>
        <w:t>Tab 4</w:t>
      </w:r>
      <w:r>
        <w:t>: Differentiation &amp;</w:t>
      </w:r>
      <w:r w:rsidRPr="00761F92">
        <w:t xml:space="preserve"> </w:t>
      </w:r>
      <w:r w:rsidRPr="00D438F2">
        <w:t>Extending the Learning</w:t>
      </w:r>
      <w:r>
        <w:t xml:space="preserve"> </w:t>
      </w:r>
    </w:p>
    <w:p w14:paraId="5546A9C0" w14:textId="77777777" w:rsidR="002E2D59" w:rsidRDefault="002E2D59" w:rsidP="002E2D59">
      <w:pPr>
        <w:pStyle w:val="Heading3"/>
        <w:rPr>
          <w:color w:val="FF0000"/>
        </w:rPr>
      </w:pPr>
      <w:r>
        <w:t xml:space="preserve">Differentiation </w:t>
      </w:r>
      <w:r>
        <w:rPr>
          <w:color w:val="FF0000"/>
        </w:rPr>
        <w:t>(Accordion)</w:t>
      </w:r>
    </w:p>
    <w:p w14:paraId="1B94BF7B" w14:textId="3BDD1A6A" w:rsidR="00400251" w:rsidRPr="00562C3F" w:rsidRDefault="00400251" w:rsidP="00400251">
      <w:pPr>
        <w:numPr>
          <w:ilvl w:val="0"/>
          <w:numId w:val="19"/>
        </w:numPr>
        <w:spacing w:after="0"/>
        <w:textAlignment w:val="baseline"/>
        <w:rPr>
          <w:color w:val="000000"/>
        </w:rPr>
      </w:pPr>
      <w:r>
        <w:rPr>
          <w:color w:val="000000"/>
        </w:rPr>
        <w:t>Use s</w:t>
      </w:r>
      <w:r w:rsidRPr="007907F2">
        <w:rPr>
          <w:color w:val="000000"/>
        </w:rPr>
        <w:t xml:space="preserve">trategic grouping </w:t>
      </w:r>
      <w:r>
        <w:rPr>
          <w:color w:val="000000"/>
        </w:rPr>
        <w:t>to distribute</w:t>
      </w:r>
      <w:r w:rsidRPr="007907F2">
        <w:rPr>
          <w:color w:val="000000"/>
        </w:rPr>
        <w:t xml:space="preserve"> strong speakers</w:t>
      </w:r>
      <w:r>
        <w:rPr>
          <w:color w:val="000000"/>
        </w:rPr>
        <w:t>.</w:t>
      </w:r>
    </w:p>
    <w:p w14:paraId="12F57120" w14:textId="3BF64E5B" w:rsidR="00400251" w:rsidRDefault="00400251" w:rsidP="00400251">
      <w:pPr>
        <w:numPr>
          <w:ilvl w:val="0"/>
          <w:numId w:val="19"/>
        </w:numPr>
        <w:spacing w:after="0"/>
        <w:textAlignment w:val="baseline"/>
        <w:rPr>
          <w:color w:val="000000"/>
        </w:rPr>
      </w:pPr>
      <w:r w:rsidRPr="00562C3F">
        <w:rPr>
          <w:color w:val="000000"/>
        </w:rPr>
        <w:t xml:space="preserve">Have students explain aloud the </w:t>
      </w:r>
      <w:r>
        <w:rPr>
          <w:color w:val="000000"/>
        </w:rPr>
        <w:t>investigation</w:t>
      </w:r>
      <w:r w:rsidRPr="00562C3F">
        <w:rPr>
          <w:color w:val="000000"/>
        </w:rPr>
        <w:t xml:space="preserve"> plan </w:t>
      </w:r>
      <w:r>
        <w:rPr>
          <w:color w:val="000000"/>
        </w:rPr>
        <w:t>(</w:t>
      </w:r>
      <w:r w:rsidR="00241953">
        <w:rPr>
          <w:color w:val="000000"/>
        </w:rPr>
        <w:t xml:space="preserve">to a partner, small group, or whole class) </w:t>
      </w:r>
      <w:r w:rsidRPr="00562C3F">
        <w:rPr>
          <w:color w:val="000000"/>
        </w:rPr>
        <w:t>after reading it</w:t>
      </w:r>
      <w:r>
        <w:rPr>
          <w:color w:val="000000"/>
        </w:rPr>
        <w:t>.</w:t>
      </w:r>
    </w:p>
    <w:p w14:paraId="7328C51C" w14:textId="2408E22A" w:rsidR="00241953" w:rsidRPr="00562C3F" w:rsidRDefault="00241953" w:rsidP="00400251">
      <w:pPr>
        <w:numPr>
          <w:ilvl w:val="0"/>
          <w:numId w:val="19"/>
        </w:numPr>
        <w:spacing w:after="0"/>
        <w:textAlignment w:val="baseline"/>
        <w:rPr>
          <w:color w:val="000000"/>
        </w:rPr>
      </w:pPr>
      <w:r>
        <w:rPr>
          <w:color w:val="000000"/>
        </w:rPr>
        <w:t xml:space="preserve">Prompt students to consider how this investigation is similar to the investigations in previously taught </w:t>
      </w:r>
      <w:r>
        <w:rPr>
          <w:i/>
          <w:color w:val="000000"/>
        </w:rPr>
        <w:t xml:space="preserve">Carbon TIME </w:t>
      </w:r>
      <w:r>
        <w:rPr>
          <w:color w:val="000000"/>
        </w:rPr>
        <w:t>units, so they can draw on those experiences when conducting this investigation.</w:t>
      </w:r>
    </w:p>
    <w:p w14:paraId="7D16A831" w14:textId="6FBCE050" w:rsidR="00241953" w:rsidRPr="00241953" w:rsidRDefault="00400251" w:rsidP="00241953">
      <w:pPr>
        <w:numPr>
          <w:ilvl w:val="0"/>
          <w:numId w:val="19"/>
        </w:numPr>
        <w:textAlignment w:val="baseline"/>
        <w:rPr>
          <w:color w:val="000000"/>
        </w:rPr>
      </w:pPr>
      <w:r w:rsidRPr="00562C3F">
        <w:rPr>
          <w:color w:val="000000"/>
        </w:rPr>
        <w:t>Compare class data orally and on the spreadsheet</w:t>
      </w:r>
      <w:r w:rsidR="00241953">
        <w:rPr>
          <w:color w:val="000000"/>
        </w:rPr>
        <w:t xml:space="preserve"> or poster.</w:t>
      </w:r>
    </w:p>
    <w:p w14:paraId="60941E90" w14:textId="77777777" w:rsidR="002E2D59" w:rsidRDefault="002E2D59" w:rsidP="002E2D59">
      <w:pPr>
        <w:pStyle w:val="Heading3"/>
      </w:pPr>
      <w:r>
        <w:t xml:space="preserve">Modifications </w:t>
      </w:r>
      <w:r>
        <w:rPr>
          <w:color w:val="FF0000"/>
        </w:rPr>
        <w:t>(Accordion)</w:t>
      </w:r>
    </w:p>
    <w:p w14:paraId="27EC1935" w14:textId="77777777" w:rsidR="002E2D59" w:rsidRPr="00761F92" w:rsidRDefault="002E2D59" w:rsidP="002E2D59">
      <w:pPr>
        <w:pStyle w:val="Heading3"/>
      </w:pPr>
      <w:r w:rsidRPr="00D438F2">
        <w:t>Extending the Learning</w:t>
      </w:r>
      <w:r>
        <w:t xml:space="preserve"> </w:t>
      </w:r>
      <w:r>
        <w:rPr>
          <w:color w:val="FF0000"/>
        </w:rPr>
        <w:t>(Accordion)</w:t>
      </w:r>
    </w:p>
    <w:p w14:paraId="69509BF9" w14:textId="3D3F3608" w:rsidR="002E2D59" w:rsidRPr="00E36CE9" w:rsidRDefault="00E36CE9" w:rsidP="00ED5D00">
      <w:pPr>
        <w:pStyle w:val="ListParagraph"/>
        <w:numPr>
          <w:ilvl w:val="0"/>
          <w:numId w:val="40"/>
        </w:numPr>
        <w:ind w:right="36"/>
        <w:rPr>
          <w:rFonts w:eastAsia="Cambria"/>
        </w:rPr>
      </w:pPr>
      <w:r w:rsidRPr="00256E5E">
        <w:t xml:space="preserve">Follow the same procedures to investigate other </w:t>
      </w:r>
      <w:r>
        <w:t>types of decomposition</w:t>
      </w:r>
      <w:r w:rsidRPr="00256E5E">
        <w:t xml:space="preserve">, </w:t>
      </w:r>
      <w:r>
        <w:t>such as food scraps, grass clippings, leaves, or wood</w:t>
      </w:r>
      <w:r w:rsidRPr="00256E5E">
        <w:t>.</w:t>
      </w:r>
    </w:p>
    <w:p w14:paraId="118547CF" w14:textId="77777777" w:rsidR="00E36CE9" w:rsidRDefault="00E36CE9">
      <w:pPr>
        <w:spacing w:after="0"/>
        <w:rPr>
          <w:b/>
          <w:kern w:val="28"/>
          <w:sz w:val="36"/>
        </w:rPr>
      </w:pPr>
      <w:r>
        <w:br w:type="page"/>
      </w:r>
    </w:p>
    <w:p w14:paraId="69586EEA" w14:textId="4FD36E6E" w:rsidR="002E2D59" w:rsidRDefault="002E2D59" w:rsidP="002E2D59">
      <w:pPr>
        <w:pStyle w:val="Heading1"/>
      </w:pPr>
      <w:r w:rsidRPr="00D438F2">
        <w:lastRenderedPageBreak/>
        <w:t xml:space="preserve">Activity </w:t>
      </w:r>
      <w:r w:rsidR="00E36CE9" w:rsidRPr="00E36CE9">
        <w:rPr>
          <w:color w:val="000000" w:themeColor="text1"/>
        </w:rPr>
        <w:t>3.3: Evidence-Based Arguments about Bread Molding (50 min)</w:t>
      </w:r>
    </w:p>
    <w:p w14:paraId="300607AC" w14:textId="77777777" w:rsidR="002E2D59" w:rsidRDefault="002E2D59" w:rsidP="002E2D59">
      <w:pPr>
        <w:pStyle w:val="Heading2"/>
      </w:pPr>
      <w:r>
        <w:rPr>
          <w:color w:val="FF0000"/>
        </w:rPr>
        <w:t>Tab 1:</w:t>
      </w:r>
      <w:r>
        <w:t xml:space="preserve"> Overview and Preparation</w:t>
      </w:r>
    </w:p>
    <w:p w14:paraId="72612182" w14:textId="77777777" w:rsidR="002E2D59" w:rsidRPr="002B5F20" w:rsidRDefault="002E2D59" w:rsidP="002E2D59">
      <w:pPr>
        <w:pStyle w:val="Heading3"/>
      </w:pPr>
      <w:r>
        <w:t>Target Student Performance</w:t>
      </w:r>
    </w:p>
    <w:p w14:paraId="557A5898" w14:textId="51A59769" w:rsidR="00B64DEA" w:rsidRPr="00B64DEA" w:rsidRDefault="00B64DEA" w:rsidP="00E36CE9">
      <w:pPr>
        <w:pStyle w:val="Heading3"/>
        <w:rPr>
          <w:b w:val="0"/>
          <w:bCs w:val="0"/>
          <w:sz w:val="22"/>
          <w:szCs w:val="22"/>
        </w:rPr>
      </w:pPr>
      <w:r w:rsidRPr="00B64DEA">
        <w:rPr>
          <w:b w:val="0"/>
          <w:bCs w:val="0"/>
          <w:sz w:val="22"/>
          <w:szCs w:val="22"/>
        </w:rPr>
        <w:t>Students (a) use data from their investigations to develop evidence-based arguments about how matter moves and changes and how energy changes when bread molds, and (b) identify unanswered questions about matter movement and matter and energy change that the data are insufficient to address.</w:t>
      </w:r>
    </w:p>
    <w:p w14:paraId="17C66EC9" w14:textId="5F18CCEC" w:rsidR="00E36CE9" w:rsidRDefault="00E36CE9" w:rsidP="00E36CE9">
      <w:pPr>
        <w:pStyle w:val="Heading3"/>
      </w:pPr>
      <w:r>
        <w:t>Materials You Provide</w:t>
      </w:r>
    </w:p>
    <w:p w14:paraId="1171FB16" w14:textId="4A802B6B" w:rsidR="00E36CE9" w:rsidRPr="00D174C5" w:rsidRDefault="00E36CE9" w:rsidP="00ED5D00">
      <w:pPr>
        <w:pStyle w:val="ListParagraph"/>
        <w:numPr>
          <w:ilvl w:val="0"/>
          <w:numId w:val="41"/>
        </w:numPr>
        <w:rPr>
          <w:color w:val="0000FF"/>
        </w:rPr>
      </w:pPr>
      <w:r>
        <w:t xml:space="preserve">(From previous lesson) </w:t>
      </w:r>
      <w:r>
        <w:rPr>
          <w:color w:val="0432FF"/>
        </w:rPr>
        <w:t>3.2 Observing Bread Molding Worksheet</w:t>
      </w:r>
    </w:p>
    <w:p w14:paraId="5CBA3DE7" w14:textId="77777777" w:rsidR="00E36CE9" w:rsidRDefault="00E36CE9" w:rsidP="00E36CE9">
      <w:pPr>
        <w:pStyle w:val="Heading3"/>
      </w:pPr>
      <w:r w:rsidRPr="00D438F2">
        <w:t>Resources Provided</w:t>
      </w:r>
    </w:p>
    <w:p w14:paraId="6FE5A89F" w14:textId="77777777" w:rsidR="00E36CE9" w:rsidRPr="00C30D5A" w:rsidRDefault="00E36CE9" w:rsidP="00ED5D00">
      <w:pPr>
        <w:pStyle w:val="ListParagraph"/>
        <w:numPr>
          <w:ilvl w:val="0"/>
          <w:numId w:val="41"/>
        </w:numPr>
        <w:rPr>
          <w:color w:val="0000FF"/>
        </w:rPr>
      </w:pPr>
      <w:r>
        <w:rPr>
          <w:color w:val="0000FF"/>
        </w:rPr>
        <w:t>3</w:t>
      </w:r>
      <w:r w:rsidRPr="00C30D5A">
        <w:rPr>
          <w:color w:val="0000FF"/>
        </w:rPr>
        <w:t xml:space="preserve">.3 Evidence-Based Arguments Tool for </w:t>
      </w:r>
      <w:r>
        <w:rPr>
          <w:color w:val="0000FF"/>
        </w:rPr>
        <w:t xml:space="preserve">Bread Molding </w:t>
      </w:r>
      <w:r>
        <w:rPr>
          <w:color w:val="000000" w:themeColor="text1"/>
        </w:rPr>
        <w:t>(1 per student)</w:t>
      </w:r>
    </w:p>
    <w:p w14:paraId="5882D691" w14:textId="77777777" w:rsidR="00E36CE9" w:rsidRPr="00000EE1" w:rsidRDefault="00E36CE9" w:rsidP="00ED5D00">
      <w:pPr>
        <w:pStyle w:val="ListParagraph"/>
        <w:numPr>
          <w:ilvl w:val="0"/>
          <w:numId w:val="41"/>
        </w:numPr>
        <w:rPr>
          <w:color w:val="7030A0"/>
        </w:rPr>
      </w:pPr>
      <w:r w:rsidRPr="00000EE1">
        <w:rPr>
          <w:color w:val="7030A0"/>
        </w:rPr>
        <w:t>3.3 Assessing the Evidence-Based Arguments Tool for Bread Molding</w:t>
      </w:r>
    </w:p>
    <w:p w14:paraId="2E6E6DCA" w14:textId="0264CBDF" w:rsidR="00E36CE9" w:rsidRDefault="00E36CE9" w:rsidP="00ED5D00">
      <w:pPr>
        <w:pStyle w:val="ListParagraph"/>
        <w:numPr>
          <w:ilvl w:val="0"/>
          <w:numId w:val="41"/>
        </w:numPr>
        <w:rPr>
          <w:color w:val="0000FF"/>
        </w:rPr>
      </w:pPr>
      <w:r>
        <w:rPr>
          <w:color w:val="0000FF"/>
        </w:rPr>
        <w:t>3.3 Evidence-Based Arguments Tool for Bread Molding PPT</w:t>
      </w:r>
    </w:p>
    <w:p w14:paraId="2DF95AB8" w14:textId="004551E8" w:rsidR="00E36CE9" w:rsidRPr="00A9119E" w:rsidRDefault="00E36CE9" w:rsidP="00A9119E">
      <w:pPr>
        <w:pStyle w:val="Heading3"/>
      </w:pPr>
      <w:r>
        <w:t xml:space="preserve">Recurring </w:t>
      </w:r>
      <w:r w:rsidRPr="00D438F2">
        <w:t xml:space="preserve">Resources </w:t>
      </w:r>
    </w:p>
    <w:p w14:paraId="521A01FC" w14:textId="320E7CD7" w:rsidR="00E36CE9" w:rsidRDefault="00E36CE9" w:rsidP="00ED5D00">
      <w:pPr>
        <w:pStyle w:val="ListParagraph"/>
        <w:numPr>
          <w:ilvl w:val="0"/>
          <w:numId w:val="41"/>
        </w:numPr>
      </w:pPr>
      <w:r w:rsidRPr="00000EE1">
        <w:rPr>
          <w:color w:val="00B050"/>
        </w:rPr>
        <w:t xml:space="preserve">Three Questions Handout </w:t>
      </w:r>
      <w:r>
        <w:t>(1 per student)</w:t>
      </w:r>
    </w:p>
    <w:p w14:paraId="70D81D31" w14:textId="7C0CA9CD" w:rsidR="00C51DA0" w:rsidRPr="00B30A70" w:rsidRDefault="00C51DA0" w:rsidP="00ED5D00">
      <w:pPr>
        <w:pStyle w:val="ListParagraph"/>
        <w:numPr>
          <w:ilvl w:val="0"/>
          <w:numId w:val="41"/>
        </w:numPr>
        <w:rPr>
          <w:color w:val="0000FF"/>
        </w:rPr>
      </w:pPr>
      <w:r>
        <w:rPr>
          <w:color w:val="0000FF"/>
        </w:rPr>
        <w:t xml:space="preserve">Bread Mold </w:t>
      </w:r>
      <w:r w:rsidRPr="00C30D5A">
        <w:rPr>
          <w:color w:val="0000FF"/>
        </w:rPr>
        <w:t>Class Results 11 x 17 Poster</w:t>
      </w:r>
      <w:r>
        <w:rPr>
          <w:color w:val="0000FF"/>
        </w:rPr>
        <w:t xml:space="preserve"> </w:t>
      </w:r>
      <w:r>
        <w:rPr>
          <w:color w:val="000000" w:themeColor="text1"/>
        </w:rPr>
        <w:t xml:space="preserve">(or </w:t>
      </w:r>
      <w:r w:rsidRPr="00D174C5">
        <w:rPr>
          <w:color w:val="0000FF"/>
        </w:rPr>
        <w:t>Spreadsheet</w:t>
      </w:r>
      <w:r>
        <w:rPr>
          <w:color w:val="000000" w:themeColor="text1"/>
        </w:rPr>
        <w:t>)</w:t>
      </w:r>
    </w:p>
    <w:p w14:paraId="4A7EE515" w14:textId="77777777" w:rsidR="00B30A70" w:rsidRPr="00E23234" w:rsidRDefault="00B30A70" w:rsidP="00B30A70">
      <w:pPr>
        <w:pStyle w:val="ListParagraph"/>
        <w:numPr>
          <w:ilvl w:val="0"/>
          <w:numId w:val="41"/>
        </w:numPr>
        <w:spacing w:after="0"/>
        <w:rPr>
          <w:color w:val="000000" w:themeColor="text1"/>
        </w:rPr>
      </w:pPr>
      <w:r w:rsidRPr="00243A05">
        <w:rPr>
          <w:color w:val="0000FF"/>
        </w:rPr>
        <w:t xml:space="preserve">Learning Tracking Tool for </w:t>
      </w:r>
      <w:r>
        <w:rPr>
          <w:color w:val="0000FF"/>
        </w:rPr>
        <w:t>Decomposers</w:t>
      </w:r>
      <w:r w:rsidRPr="00243A05">
        <w:rPr>
          <w:color w:val="0000FF"/>
        </w:rPr>
        <w:t xml:space="preserve"> </w:t>
      </w:r>
      <w:r w:rsidRPr="00E23234">
        <w:rPr>
          <w:color w:val="000000" w:themeColor="text1"/>
        </w:rPr>
        <w:t>(1 per student)</w:t>
      </w:r>
    </w:p>
    <w:p w14:paraId="0CDB0C98" w14:textId="70F05FF2" w:rsidR="00B30A70" w:rsidRPr="00B30A70" w:rsidRDefault="00B30A70" w:rsidP="00B30A70">
      <w:pPr>
        <w:pStyle w:val="ListParagraph"/>
        <w:numPr>
          <w:ilvl w:val="0"/>
          <w:numId w:val="41"/>
        </w:numPr>
        <w:rPr>
          <w:color w:val="0000FF"/>
        </w:rPr>
      </w:pPr>
      <w:r w:rsidRPr="0064383D">
        <w:rPr>
          <w:color w:val="7030A0"/>
        </w:rPr>
        <w:t xml:space="preserve">Assessing the Learning Tracking Tool for </w:t>
      </w:r>
      <w:r>
        <w:rPr>
          <w:color w:val="7030A0"/>
        </w:rPr>
        <w:t>Decomposers</w:t>
      </w:r>
    </w:p>
    <w:p w14:paraId="4ACB02C7" w14:textId="77777777" w:rsidR="00E36CE9" w:rsidRDefault="00E36CE9" w:rsidP="00E36CE9">
      <w:pPr>
        <w:pStyle w:val="Heading3"/>
      </w:pPr>
      <w:r w:rsidRPr="00D438F2">
        <w:t>Setup</w:t>
      </w:r>
    </w:p>
    <w:p w14:paraId="69366B26" w14:textId="77777777" w:rsidR="00E36CE9" w:rsidRPr="00D7567B" w:rsidRDefault="00E36CE9" w:rsidP="00E36CE9">
      <w:pPr>
        <w:rPr>
          <w:color w:val="0000FF"/>
        </w:rPr>
      </w:pPr>
      <w:r>
        <w:t xml:space="preserve">Print one copy of </w:t>
      </w:r>
      <w:r w:rsidRPr="00D7567B">
        <w:rPr>
          <w:color w:val="0000FF"/>
        </w:rPr>
        <w:t xml:space="preserve">3.3 Evidence-Based Arguments Tool for Bread Molding </w:t>
      </w:r>
      <w:r>
        <w:t>for each student. Make sure that the</w:t>
      </w:r>
      <w:r w:rsidRPr="00D7567B">
        <w:rPr>
          <w:color w:val="0000FF"/>
        </w:rPr>
        <w:t xml:space="preserve"> Bread Molding Class Results 11 x 17 Poster </w:t>
      </w:r>
      <w:r w:rsidRPr="00D7567B">
        <w:rPr>
          <w:color w:val="000000" w:themeColor="text1"/>
        </w:rPr>
        <w:t xml:space="preserve">(or </w:t>
      </w:r>
      <w:r w:rsidRPr="00D7567B">
        <w:rPr>
          <w:color w:val="0432FF"/>
        </w:rPr>
        <w:t>S</w:t>
      </w:r>
      <w:r w:rsidRPr="00D174C5">
        <w:rPr>
          <w:color w:val="0432FF"/>
        </w:rPr>
        <w:t>preadsheet</w:t>
      </w:r>
      <w:r w:rsidRPr="00D7567B">
        <w:rPr>
          <w:color w:val="000000" w:themeColor="text1"/>
        </w:rPr>
        <w:t xml:space="preserve">) </w:t>
      </w:r>
      <w:r>
        <w:t xml:space="preserve">from the previous activity is available. Prepare a computer with an overhead projector to display the </w:t>
      </w:r>
      <w:r w:rsidRPr="00D174C5">
        <w:rPr>
          <w:color w:val="0432FF"/>
        </w:rPr>
        <w:t xml:space="preserve">3.3 </w:t>
      </w:r>
      <w:r w:rsidRPr="00D7567B">
        <w:rPr>
          <w:color w:val="0000FF"/>
        </w:rPr>
        <w:t>Evidence-Based Arguments Tool for Bread Molding PPT</w:t>
      </w:r>
    </w:p>
    <w:p w14:paraId="3CB98DB4" w14:textId="77777777" w:rsidR="002E2D59" w:rsidRPr="00CD686F" w:rsidRDefault="002E2D59" w:rsidP="002E2D59">
      <w:pPr>
        <w:pStyle w:val="Heading2"/>
        <w:rPr>
          <w:color w:val="FF0000"/>
        </w:rPr>
      </w:pPr>
      <w:r>
        <w:rPr>
          <w:color w:val="FF0000"/>
        </w:rPr>
        <w:t xml:space="preserve">Tab 2: </w:t>
      </w:r>
      <w:r w:rsidRPr="00D438F2">
        <w:t>Directions</w:t>
      </w:r>
      <w:r>
        <w:t xml:space="preserve"> </w:t>
      </w:r>
      <w:r>
        <w:rPr>
          <w:color w:val="FF0000"/>
        </w:rPr>
        <w:t>(accordion for individual steps in directions)</w:t>
      </w:r>
    </w:p>
    <w:tbl>
      <w:tblPr>
        <w:tblStyle w:val="TableGrid"/>
        <w:tblW w:w="0" w:type="auto"/>
        <w:tblLayout w:type="fixed"/>
        <w:tblLook w:val="04A0" w:firstRow="1" w:lastRow="0" w:firstColumn="1" w:lastColumn="0" w:noHBand="0" w:noVBand="1"/>
      </w:tblPr>
      <w:tblGrid>
        <w:gridCol w:w="9350"/>
      </w:tblGrid>
      <w:tr w:rsidR="00E36CE9" w:rsidRPr="00E60433" w14:paraId="56AD6470" w14:textId="77777777" w:rsidTr="009E23E6">
        <w:trPr>
          <w:trHeight w:val="350"/>
        </w:trPr>
        <w:tc>
          <w:tcPr>
            <w:tcW w:w="9350" w:type="dxa"/>
          </w:tcPr>
          <w:p w14:paraId="5F8F3CDC" w14:textId="77777777" w:rsidR="00E36CE9" w:rsidRDefault="00E36CE9" w:rsidP="00ED5D00">
            <w:pPr>
              <w:pStyle w:val="ListParagraph"/>
              <w:numPr>
                <w:ilvl w:val="0"/>
                <w:numId w:val="42"/>
              </w:numPr>
              <w:rPr>
                <w:b/>
              </w:rPr>
            </w:pPr>
            <w:r>
              <w:rPr>
                <w:b/>
              </w:rPr>
              <w:t>Use the instructional model to show students where they are in the course of the unit.</w:t>
            </w:r>
          </w:p>
          <w:p w14:paraId="151EB90A" w14:textId="3C8E367B" w:rsidR="00E36CE9" w:rsidRPr="00E60433" w:rsidRDefault="00E36CE9" w:rsidP="009E23E6">
            <w:pPr>
              <w:rPr>
                <w:b/>
                <w:bCs/>
              </w:rPr>
            </w:pPr>
            <w:r>
              <w:t xml:space="preserve">Show </w:t>
            </w:r>
            <w:r w:rsidR="009E23E6">
              <w:t>Slide</w:t>
            </w:r>
            <w:r>
              <w:t xml:space="preserve"> 2 of the </w:t>
            </w:r>
            <w:r>
              <w:rPr>
                <w:color w:val="0000FF"/>
              </w:rPr>
              <w:t>3.3</w:t>
            </w:r>
            <w:r w:rsidRPr="008F545C">
              <w:rPr>
                <w:color w:val="0000FF"/>
              </w:rPr>
              <w:t xml:space="preserve"> </w:t>
            </w:r>
            <w:r>
              <w:rPr>
                <w:color w:val="0000FF"/>
              </w:rPr>
              <w:t xml:space="preserve">Evidence-Based Arguments Tool for </w:t>
            </w:r>
            <w:r w:rsidRPr="008F545C">
              <w:rPr>
                <w:color w:val="0000FF"/>
              </w:rPr>
              <w:t>Bread Molding PPT</w:t>
            </w:r>
            <w:r>
              <w:t>.</w:t>
            </w:r>
          </w:p>
        </w:tc>
      </w:tr>
      <w:tr w:rsidR="00E36CE9" w:rsidRPr="00DF03AE" w14:paraId="5EF1EB27" w14:textId="77777777" w:rsidTr="009E23E6">
        <w:trPr>
          <w:trHeight w:val="350"/>
        </w:trPr>
        <w:tc>
          <w:tcPr>
            <w:tcW w:w="9350" w:type="dxa"/>
          </w:tcPr>
          <w:p w14:paraId="54F2F22E" w14:textId="77777777" w:rsidR="00E36CE9" w:rsidRPr="009D439B" w:rsidRDefault="00E36CE9" w:rsidP="00ED5D00">
            <w:pPr>
              <w:pStyle w:val="ListParagraph"/>
              <w:numPr>
                <w:ilvl w:val="0"/>
                <w:numId w:val="42"/>
              </w:numPr>
            </w:pPr>
            <w:r w:rsidRPr="009D439B">
              <w:rPr>
                <w:b/>
                <w:bCs/>
              </w:rPr>
              <w:t xml:space="preserve">Have students </w:t>
            </w:r>
            <w:r>
              <w:rPr>
                <w:b/>
                <w:bCs/>
              </w:rPr>
              <w:t>review their results from the investigation</w:t>
            </w:r>
            <w:r w:rsidRPr="009D439B">
              <w:rPr>
                <w:b/>
                <w:bCs/>
              </w:rPr>
              <w:t>.</w:t>
            </w:r>
          </w:p>
          <w:p w14:paraId="0741B238" w14:textId="5E486BA2" w:rsidR="00E36CE9" w:rsidRDefault="00E36CE9" w:rsidP="009E23E6">
            <w:r>
              <w:rPr>
                <w:rFonts w:eastAsia="Times"/>
                <w:szCs w:val="20"/>
              </w:rPr>
              <w:t xml:space="preserve">Display </w:t>
            </w:r>
            <w:r w:rsidR="009E23E6">
              <w:rPr>
                <w:rFonts w:eastAsia="Times"/>
                <w:szCs w:val="20"/>
              </w:rPr>
              <w:t>Slide</w:t>
            </w:r>
            <w:r>
              <w:rPr>
                <w:rFonts w:eastAsia="Times"/>
                <w:szCs w:val="20"/>
              </w:rPr>
              <w:t xml:space="preserve"> 3 of the </w:t>
            </w:r>
            <w:r>
              <w:rPr>
                <w:color w:val="0000FF"/>
              </w:rPr>
              <w:t>3.3 Evidence-Based Arguments Tool for Bread Molding PPT.</w:t>
            </w:r>
            <w:r>
              <w:rPr>
                <w:rFonts w:eastAsia="Times"/>
                <w:szCs w:val="20"/>
              </w:rPr>
              <w:t xml:space="preserve"> Draw students’ attention to the </w:t>
            </w:r>
            <w:r>
              <w:rPr>
                <w:color w:val="0000FF"/>
              </w:rPr>
              <w:t xml:space="preserve">Bread Molding Investigation Class Results 11 x 17 Poster </w:t>
            </w:r>
            <w:r>
              <w:rPr>
                <w:color w:val="000000" w:themeColor="text1"/>
              </w:rPr>
              <w:t xml:space="preserve">(or </w:t>
            </w:r>
            <w:r>
              <w:rPr>
                <w:color w:val="0432FF"/>
              </w:rPr>
              <w:t>Spreadsheet</w:t>
            </w:r>
            <w:r>
              <w:rPr>
                <w:color w:val="000000" w:themeColor="text1"/>
              </w:rPr>
              <w:t>)</w:t>
            </w:r>
            <w:r>
              <w:rPr>
                <w:color w:val="0000FF"/>
              </w:rPr>
              <w:t xml:space="preserve"> </w:t>
            </w:r>
            <w:r>
              <w:t xml:space="preserve">from the investigation and students’ own </w:t>
            </w:r>
            <w:r>
              <w:rPr>
                <w:color w:val="0000FF"/>
              </w:rPr>
              <w:t>3</w:t>
            </w:r>
            <w:r w:rsidRPr="00D56338">
              <w:rPr>
                <w:color w:val="0000FF"/>
              </w:rPr>
              <w:t xml:space="preserve">.2 Observing </w:t>
            </w:r>
            <w:r>
              <w:rPr>
                <w:color w:val="0000FF"/>
              </w:rPr>
              <w:t xml:space="preserve">Bread Molding </w:t>
            </w:r>
            <w:r w:rsidRPr="00D56338">
              <w:rPr>
                <w:color w:val="0000FF"/>
              </w:rPr>
              <w:t>Worksheet</w:t>
            </w:r>
            <w:r w:rsidRPr="0034680C">
              <w:t>,</w:t>
            </w:r>
            <w:r>
              <w:t xml:space="preserve"> section </w:t>
            </w:r>
            <w:r w:rsidR="00260F44">
              <w:t>E</w:t>
            </w:r>
            <w:r>
              <w:t xml:space="preserve">, “Results for the whole class.” Ask the students to find a partner, and in their own words, review what happened during the investigation. Tell them to discuss: </w:t>
            </w:r>
          </w:p>
          <w:p w14:paraId="7E5ECA35" w14:textId="77777777" w:rsidR="00E36CE9" w:rsidRDefault="00E36CE9" w:rsidP="00ED5D00">
            <w:pPr>
              <w:pStyle w:val="ListParagraph"/>
              <w:numPr>
                <w:ilvl w:val="0"/>
                <w:numId w:val="36"/>
              </w:numPr>
            </w:pPr>
            <w:r>
              <w:t>What patterns they observed in the mass change</w:t>
            </w:r>
          </w:p>
          <w:p w14:paraId="1580587B" w14:textId="77777777" w:rsidR="00E36CE9" w:rsidRDefault="00E36CE9" w:rsidP="00ED5D00">
            <w:pPr>
              <w:pStyle w:val="ListParagraph"/>
              <w:numPr>
                <w:ilvl w:val="0"/>
                <w:numId w:val="36"/>
              </w:numPr>
            </w:pPr>
            <w:r>
              <w:t>What patterns they observed in the BTB color change</w:t>
            </w:r>
          </w:p>
          <w:p w14:paraId="77CF18A8" w14:textId="77777777" w:rsidR="00E36CE9" w:rsidRPr="00DF03AE" w:rsidRDefault="00E36CE9" w:rsidP="009E23E6">
            <w:r>
              <w:rPr>
                <w:rFonts w:eastAsia="Times"/>
                <w:bCs/>
              </w:rPr>
              <w:t>Tell students that when scientists construct arguments for what happened, using evidence from observations is important, so today’s activity is designed to help them use the evidence from the investigation to construct an argument for “What happens when bread molds” and come to class consensus.</w:t>
            </w:r>
          </w:p>
        </w:tc>
      </w:tr>
      <w:tr w:rsidR="00E36CE9" w:rsidRPr="004A02F1" w14:paraId="5AB00A32" w14:textId="77777777" w:rsidTr="009E23E6">
        <w:trPr>
          <w:trHeight w:val="90"/>
        </w:trPr>
        <w:tc>
          <w:tcPr>
            <w:tcW w:w="9350" w:type="dxa"/>
          </w:tcPr>
          <w:p w14:paraId="01D71668" w14:textId="77777777" w:rsidR="00E36CE9" w:rsidRPr="009D439B" w:rsidRDefault="00E36CE9" w:rsidP="00ED5D00">
            <w:pPr>
              <w:pStyle w:val="ListParagraph"/>
              <w:numPr>
                <w:ilvl w:val="0"/>
                <w:numId w:val="42"/>
              </w:numPr>
            </w:pPr>
            <w:r>
              <w:rPr>
                <w:rFonts w:eastAsia="Times"/>
                <w:b/>
                <w:bCs/>
              </w:rPr>
              <w:t>Have students develop arguments for what happened as individuals</w:t>
            </w:r>
            <w:r w:rsidRPr="00434804">
              <w:rPr>
                <w:rFonts w:eastAsia="Times"/>
                <w:b/>
                <w:bCs/>
              </w:rPr>
              <w:t xml:space="preserve">.  </w:t>
            </w:r>
          </w:p>
          <w:p w14:paraId="33834217" w14:textId="3AD37BC2" w:rsidR="00E36CE9" w:rsidRDefault="00E36CE9" w:rsidP="009E23E6">
            <w:pPr>
              <w:ind w:left="-18"/>
              <w:rPr>
                <w:rFonts w:eastAsia="Times"/>
                <w:szCs w:val="20"/>
              </w:rPr>
            </w:pPr>
            <w:r>
              <w:rPr>
                <w:rFonts w:eastAsia="Times"/>
                <w:szCs w:val="20"/>
              </w:rPr>
              <w:t xml:space="preserve">Display </w:t>
            </w:r>
            <w:r w:rsidR="009E23E6">
              <w:rPr>
                <w:rFonts w:eastAsia="Times"/>
                <w:szCs w:val="20"/>
              </w:rPr>
              <w:t>Slide</w:t>
            </w:r>
            <w:r>
              <w:rPr>
                <w:rFonts w:eastAsia="Times"/>
                <w:szCs w:val="20"/>
              </w:rPr>
              <w:t xml:space="preserve"> 4 of the </w:t>
            </w:r>
            <w:r>
              <w:rPr>
                <w:color w:val="0000FF"/>
              </w:rPr>
              <w:t>3.3 Evidence-Based Arguments Tool for Bread Molding PPT.</w:t>
            </w:r>
            <w:r>
              <w:rPr>
                <w:rFonts w:eastAsia="Times"/>
                <w:szCs w:val="20"/>
              </w:rPr>
              <w:t xml:space="preserve"> Pass out one copy of </w:t>
            </w:r>
            <w:r>
              <w:rPr>
                <w:color w:val="0000FF"/>
              </w:rPr>
              <w:t>3</w:t>
            </w:r>
            <w:r w:rsidRPr="00C8473E">
              <w:rPr>
                <w:color w:val="0000FF"/>
              </w:rPr>
              <w:t>.3 Evidence-Based Arguments Tool</w:t>
            </w:r>
            <w:r>
              <w:rPr>
                <w:color w:val="0000FF"/>
              </w:rPr>
              <w:t xml:space="preserve"> for Bread Molding</w:t>
            </w:r>
            <w:r>
              <w:rPr>
                <w:rFonts w:eastAsia="Times"/>
                <w:szCs w:val="20"/>
              </w:rPr>
              <w:t xml:space="preserve"> to each student. Review Tool directions. Also, have students take out their </w:t>
            </w:r>
            <w:r w:rsidRPr="00000EE1">
              <w:rPr>
                <w:color w:val="00B050"/>
              </w:rPr>
              <w:t xml:space="preserve">Three Questions Handout </w:t>
            </w:r>
            <w:r w:rsidRPr="00D56338">
              <w:t>and be ready to refer to their class results</w:t>
            </w:r>
            <w:r>
              <w:rPr>
                <w:rFonts w:eastAsia="Times"/>
                <w:szCs w:val="20"/>
              </w:rPr>
              <w:t>.</w:t>
            </w:r>
          </w:p>
          <w:p w14:paraId="4D8B2993" w14:textId="77777777" w:rsidR="00E36CE9" w:rsidRDefault="00E36CE9" w:rsidP="00ED5D00">
            <w:pPr>
              <w:pStyle w:val="ListParagraph"/>
              <w:numPr>
                <w:ilvl w:val="0"/>
                <w:numId w:val="45"/>
              </w:numPr>
              <w:ind w:left="342"/>
              <w:rPr>
                <w:rFonts w:eastAsia="Times"/>
                <w:szCs w:val="20"/>
              </w:rPr>
            </w:pPr>
            <w:r w:rsidRPr="007515A5">
              <w:rPr>
                <w:rFonts w:eastAsia="Times"/>
                <w:szCs w:val="20"/>
              </w:rPr>
              <w:t xml:space="preserve">Instruct students to complete </w:t>
            </w:r>
            <w:r w:rsidRPr="00CE5012">
              <w:rPr>
                <w:rFonts w:eastAsia="Times"/>
                <w:szCs w:val="20"/>
              </w:rPr>
              <w:t>their evidence, conclusions, and unanswered questions as individuals for the Three Questions</w:t>
            </w:r>
            <w:r w:rsidRPr="009B4969">
              <w:rPr>
                <w:rFonts w:eastAsia="Times"/>
                <w:szCs w:val="20"/>
              </w:rPr>
              <w:t xml:space="preserve">. </w:t>
            </w:r>
          </w:p>
          <w:p w14:paraId="6EC6C63D" w14:textId="77777777" w:rsidR="00E36CE9" w:rsidRPr="004A02F1" w:rsidRDefault="00E36CE9" w:rsidP="00ED5D00">
            <w:pPr>
              <w:pStyle w:val="ListParagraph"/>
              <w:numPr>
                <w:ilvl w:val="0"/>
                <w:numId w:val="45"/>
              </w:numPr>
              <w:ind w:left="342"/>
              <w:rPr>
                <w:rFonts w:eastAsia="Times"/>
                <w:szCs w:val="20"/>
              </w:rPr>
            </w:pPr>
            <w:r w:rsidRPr="004A02F1">
              <w:rPr>
                <w:rFonts w:eastAsia="Times"/>
                <w:szCs w:val="20"/>
              </w:rPr>
              <w:t>Give students about 5-10 minutes to complete the process tool.</w:t>
            </w:r>
          </w:p>
        </w:tc>
      </w:tr>
      <w:tr w:rsidR="00E36CE9" w:rsidRPr="009C2A01" w14:paraId="0E6E13A6" w14:textId="77777777" w:rsidTr="009E23E6">
        <w:trPr>
          <w:trHeight w:val="4382"/>
        </w:trPr>
        <w:tc>
          <w:tcPr>
            <w:tcW w:w="9350" w:type="dxa"/>
          </w:tcPr>
          <w:p w14:paraId="2E83F9B4" w14:textId="77777777" w:rsidR="00E36CE9" w:rsidRDefault="00E36CE9" w:rsidP="00ED5D00">
            <w:pPr>
              <w:pStyle w:val="ListParagraph"/>
              <w:numPr>
                <w:ilvl w:val="0"/>
                <w:numId w:val="42"/>
              </w:numPr>
              <w:rPr>
                <w:rFonts w:eastAsia="Times"/>
                <w:b/>
                <w:bCs/>
              </w:rPr>
            </w:pPr>
            <w:r>
              <w:rPr>
                <w:rFonts w:eastAsia="Times"/>
                <w:b/>
                <w:bCs/>
              </w:rPr>
              <w:t>Have students compare and revise arguments in pairs.</w:t>
            </w:r>
          </w:p>
          <w:p w14:paraId="180F4A8E" w14:textId="4AC8B1FE" w:rsidR="00E36CE9" w:rsidRDefault="00E36CE9" w:rsidP="009E23E6">
            <w:pPr>
              <w:rPr>
                <w:rFonts w:eastAsia="Times"/>
                <w:bCs/>
              </w:rPr>
            </w:pPr>
            <w:r>
              <w:rPr>
                <w:rFonts w:eastAsia="Times"/>
                <w:szCs w:val="20"/>
              </w:rPr>
              <w:t xml:space="preserve">Display </w:t>
            </w:r>
            <w:r w:rsidR="009E23E6">
              <w:rPr>
                <w:rFonts w:eastAsia="Times"/>
                <w:szCs w:val="20"/>
              </w:rPr>
              <w:t>Slide</w:t>
            </w:r>
            <w:r>
              <w:rPr>
                <w:rFonts w:eastAsia="Times"/>
                <w:szCs w:val="20"/>
              </w:rPr>
              <w:t xml:space="preserve"> 5 of the </w:t>
            </w:r>
            <w:r>
              <w:rPr>
                <w:color w:val="0000FF"/>
              </w:rPr>
              <w:t>3.3 Evidence-Based Arguments Tool for Bread Molding PPT</w:t>
            </w:r>
            <w:r w:rsidRPr="00D174C5">
              <w:rPr>
                <w:color w:val="000000" w:themeColor="text1"/>
              </w:rPr>
              <w:t>.</w:t>
            </w:r>
            <w:r>
              <w:rPr>
                <w:rFonts w:eastAsia="Times"/>
                <w:szCs w:val="20"/>
              </w:rPr>
              <w:t xml:space="preserve"> </w:t>
            </w:r>
            <w:r>
              <w:rPr>
                <w:rFonts w:eastAsia="Times"/>
                <w:bCs/>
              </w:rPr>
              <w:t xml:space="preserve">Divide students into pairs. </w:t>
            </w:r>
          </w:p>
          <w:p w14:paraId="1DABED19" w14:textId="77777777" w:rsidR="00E36CE9" w:rsidRPr="00030F07" w:rsidRDefault="00E36CE9" w:rsidP="00ED5D00">
            <w:pPr>
              <w:pStyle w:val="ListParagraph"/>
              <w:numPr>
                <w:ilvl w:val="0"/>
                <w:numId w:val="43"/>
              </w:numPr>
              <w:ind w:left="342"/>
              <w:rPr>
                <w:rFonts w:eastAsia="Times"/>
                <w:b/>
                <w:bCs/>
              </w:rPr>
            </w:pPr>
            <w:r>
              <w:rPr>
                <w:rFonts w:eastAsia="Times"/>
                <w:bCs/>
              </w:rPr>
              <w:t xml:space="preserve">Have each pair compare their </w:t>
            </w:r>
            <w:r w:rsidRPr="00030F07">
              <w:rPr>
                <w:rFonts w:eastAsia="Times"/>
                <w:b/>
                <w:bCs/>
              </w:rPr>
              <w:t>evidence</w:t>
            </w:r>
            <w:r>
              <w:rPr>
                <w:rFonts w:eastAsia="Times"/>
                <w:b/>
                <w:bCs/>
              </w:rPr>
              <w:t xml:space="preserve">, conclusions, </w:t>
            </w:r>
            <w:r w:rsidRPr="00D56338">
              <w:rPr>
                <w:rFonts w:eastAsia="Times"/>
                <w:bCs/>
              </w:rPr>
              <w:t>and</w:t>
            </w:r>
            <w:r>
              <w:rPr>
                <w:rFonts w:eastAsia="Times"/>
                <w:b/>
                <w:bCs/>
              </w:rPr>
              <w:t xml:space="preserve"> unanswered questions</w:t>
            </w:r>
            <w:r>
              <w:rPr>
                <w:rFonts w:eastAsia="Times"/>
                <w:bCs/>
              </w:rPr>
              <w:t xml:space="preserve"> for the Matter Movement Question. </w:t>
            </w:r>
          </w:p>
          <w:p w14:paraId="67B3A4CE" w14:textId="5EDF10E6" w:rsidR="00E36CE9" w:rsidRPr="00030F07" w:rsidRDefault="00E36CE9" w:rsidP="00ED5D00">
            <w:pPr>
              <w:pStyle w:val="ListParagraph"/>
              <w:numPr>
                <w:ilvl w:val="0"/>
                <w:numId w:val="43"/>
              </w:numPr>
              <w:ind w:left="342"/>
              <w:rPr>
                <w:rFonts w:eastAsia="Times"/>
                <w:b/>
                <w:bCs/>
              </w:rPr>
            </w:pPr>
            <w:r>
              <w:rPr>
                <w:rFonts w:eastAsia="Times"/>
                <w:bCs/>
              </w:rPr>
              <w:t xml:space="preserve">Have partners discuss how their ideas are alike and different. Have students </w:t>
            </w:r>
            <w:r w:rsidR="000D7389">
              <w:rPr>
                <w:rFonts w:eastAsia="Times"/>
                <w:bCs/>
              </w:rPr>
              <w:t>work with their partners to agree on evidence, conclusions, and unanswered questions or take note of where they do not agree</w:t>
            </w:r>
            <w:r>
              <w:rPr>
                <w:rFonts w:eastAsia="Times"/>
                <w:bCs/>
              </w:rPr>
              <w:t>.</w:t>
            </w:r>
            <w:r w:rsidR="000D7389">
              <w:rPr>
                <w:rFonts w:eastAsia="Times"/>
                <w:bCs/>
              </w:rPr>
              <w:t xml:space="preserve"> The areas of disagreement can be discussed during the whole class discussion.</w:t>
            </w:r>
          </w:p>
          <w:p w14:paraId="71C67309" w14:textId="0578EECE" w:rsidR="00E36CE9" w:rsidRPr="00D56338" w:rsidRDefault="00E36CE9" w:rsidP="00ED5D00">
            <w:pPr>
              <w:pStyle w:val="ListParagraph"/>
              <w:numPr>
                <w:ilvl w:val="0"/>
                <w:numId w:val="43"/>
              </w:numPr>
              <w:ind w:left="342"/>
              <w:rPr>
                <w:rFonts w:eastAsia="Times"/>
                <w:b/>
                <w:bCs/>
              </w:rPr>
            </w:pPr>
            <w:r>
              <w:rPr>
                <w:rFonts w:eastAsia="Times"/>
                <w:bCs/>
              </w:rPr>
              <w:t>Have students repeat this step for the Matter Change Question and the Energy</w:t>
            </w:r>
            <w:r w:rsidR="00260F44">
              <w:rPr>
                <w:rFonts w:eastAsia="Times"/>
                <w:bCs/>
              </w:rPr>
              <w:t xml:space="preserve"> Change</w:t>
            </w:r>
            <w:r>
              <w:rPr>
                <w:rFonts w:eastAsia="Times"/>
                <w:bCs/>
              </w:rPr>
              <w:t xml:space="preserve"> Question. </w:t>
            </w:r>
          </w:p>
          <w:p w14:paraId="6538184D" w14:textId="77777777" w:rsidR="00E36CE9" w:rsidRDefault="00E36CE9" w:rsidP="00ED5D00">
            <w:pPr>
              <w:pStyle w:val="ListParagraph"/>
              <w:numPr>
                <w:ilvl w:val="0"/>
                <w:numId w:val="43"/>
              </w:numPr>
              <w:ind w:left="342"/>
              <w:rPr>
                <w:rFonts w:eastAsia="Times"/>
                <w:bCs/>
              </w:rPr>
            </w:pPr>
            <w:r w:rsidRPr="00D56338">
              <w:rPr>
                <w:rFonts w:eastAsia="Times"/>
                <w:bCs/>
              </w:rPr>
              <w:t xml:space="preserve">As students </w:t>
            </w:r>
            <w:r>
              <w:rPr>
                <w:rFonts w:eastAsia="Times"/>
                <w:bCs/>
              </w:rPr>
              <w:t xml:space="preserve">are sharing, circulate through the groups. Consider asking questions such as, </w:t>
            </w:r>
            <w:r>
              <w:rPr>
                <w:rFonts w:eastAsia="Times"/>
                <w:bCs/>
                <w:i/>
              </w:rPr>
              <w:t>How does this (refer to students’ evidence and/or conclusions) help us better understand the Matter Movement Question (or substitute one of the other Three Questions)? What questions do you still have at the atomic-molecular level to better understand this phenomenon?</w:t>
            </w:r>
          </w:p>
          <w:p w14:paraId="340941E0" w14:textId="77777777" w:rsidR="00E36CE9" w:rsidRPr="0078346E" w:rsidRDefault="00E36CE9" w:rsidP="00ED5D00">
            <w:pPr>
              <w:pStyle w:val="ListParagraph"/>
              <w:numPr>
                <w:ilvl w:val="0"/>
                <w:numId w:val="43"/>
              </w:numPr>
              <w:ind w:left="342"/>
              <w:rPr>
                <w:rFonts w:eastAsia="Times"/>
                <w:bCs/>
              </w:rPr>
            </w:pPr>
            <w:r>
              <w:rPr>
                <w:rFonts w:eastAsia="Times"/>
                <w:bCs/>
              </w:rPr>
              <w:t>Pay attention to patterns in students’ ideas. You will want to begin moving towards class consensus in this activity.</w:t>
            </w:r>
          </w:p>
          <w:p w14:paraId="62310A89" w14:textId="77777777" w:rsidR="00E36CE9" w:rsidRPr="009C2A01" w:rsidRDefault="00E36CE9" w:rsidP="00ED5D00">
            <w:pPr>
              <w:pStyle w:val="ListParagraph"/>
              <w:numPr>
                <w:ilvl w:val="0"/>
                <w:numId w:val="43"/>
              </w:numPr>
              <w:ind w:left="342"/>
              <w:rPr>
                <w:rFonts w:eastAsia="Times"/>
                <w:b/>
                <w:bCs/>
              </w:rPr>
            </w:pPr>
            <w:r>
              <w:rPr>
                <w:rFonts w:eastAsia="Times"/>
                <w:bCs/>
              </w:rPr>
              <w:t>Partner work should take about 10 minutes.</w:t>
            </w:r>
          </w:p>
        </w:tc>
      </w:tr>
      <w:tr w:rsidR="00E36CE9" w:rsidRPr="00504A73" w14:paraId="0AE4C38A" w14:textId="77777777" w:rsidTr="009E23E6">
        <w:tc>
          <w:tcPr>
            <w:tcW w:w="9350" w:type="dxa"/>
          </w:tcPr>
          <w:p w14:paraId="2FF46DAB" w14:textId="77777777" w:rsidR="00E36CE9" w:rsidRDefault="00E36CE9" w:rsidP="00ED5D00">
            <w:pPr>
              <w:pStyle w:val="ListParagraph"/>
              <w:numPr>
                <w:ilvl w:val="0"/>
                <w:numId w:val="42"/>
              </w:numPr>
              <w:rPr>
                <w:rFonts w:eastAsia="Times"/>
                <w:b/>
                <w:bCs/>
              </w:rPr>
            </w:pPr>
            <w:r>
              <w:rPr>
                <w:rFonts w:eastAsia="Times"/>
                <w:b/>
                <w:bCs/>
              </w:rPr>
              <w:t>Have a class discussion of the Matter Movement Question; move toward class consensus.</w:t>
            </w:r>
          </w:p>
          <w:p w14:paraId="4F2012F6" w14:textId="7C416891" w:rsidR="00E36CE9" w:rsidRPr="00D56338" w:rsidRDefault="00E36CE9" w:rsidP="009E23E6">
            <w:pPr>
              <w:rPr>
                <w:rFonts w:eastAsia="Times"/>
                <w:b/>
                <w:bCs/>
              </w:rPr>
            </w:pPr>
            <w:r>
              <w:rPr>
                <w:rFonts w:eastAsia="Times"/>
                <w:szCs w:val="20"/>
              </w:rPr>
              <w:t xml:space="preserve">Display </w:t>
            </w:r>
            <w:r w:rsidR="009E23E6">
              <w:rPr>
                <w:rFonts w:eastAsia="Times"/>
                <w:szCs w:val="20"/>
              </w:rPr>
              <w:t>Slide</w:t>
            </w:r>
            <w:r>
              <w:rPr>
                <w:rFonts w:eastAsia="Times"/>
                <w:szCs w:val="20"/>
              </w:rPr>
              <w:t xml:space="preserve"> 6 of the </w:t>
            </w:r>
            <w:r>
              <w:rPr>
                <w:color w:val="0000FF"/>
              </w:rPr>
              <w:t>3.3 Evidence-Based Arguments Tool for Bread Molding PPT.</w:t>
            </w:r>
          </w:p>
          <w:p w14:paraId="1C84390B" w14:textId="77777777" w:rsidR="00E36CE9" w:rsidRDefault="00E36CE9" w:rsidP="00ED5D00">
            <w:pPr>
              <w:pStyle w:val="ListParagraph"/>
              <w:numPr>
                <w:ilvl w:val="0"/>
                <w:numId w:val="46"/>
              </w:numPr>
              <w:rPr>
                <w:rFonts w:eastAsia="Times"/>
                <w:bCs/>
              </w:rPr>
            </w:pPr>
            <w:r w:rsidRPr="00D56338">
              <w:rPr>
                <w:rFonts w:eastAsia="Times"/>
                <w:bCs/>
              </w:rPr>
              <w:t xml:space="preserve">Have </w:t>
            </w:r>
            <w:r>
              <w:rPr>
                <w:rFonts w:eastAsia="Times"/>
                <w:bCs/>
              </w:rPr>
              <w:t xml:space="preserve">students/pairs share their evidence and conclusions for the Matter Movement question. Keep a class record, using the PPT slides or board. Ask students to update their answers by using a different colored writing utensil. Discussions should move toward class consensus. Use class conversation to correct student ideas. Use the </w:t>
            </w:r>
            <w:r w:rsidRPr="00000EE1">
              <w:rPr>
                <w:color w:val="00B050"/>
              </w:rPr>
              <w:t>Three Questions Handout</w:t>
            </w:r>
            <w:r w:rsidRPr="00D56338">
              <w:rPr>
                <w:color w:val="0000FF"/>
              </w:rPr>
              <w:t xml:space="preserve"> </w:t>
            </w:r>
            <w:r>
              <w:rPr>
                <w:rFonts w:eastAsia="Times"/>
                <w:bCs/>
              </w:rPr>
              <w:t>to help guide towards consensus by following the established rules.</w:t>
            </w:r>
          </w:p>
          <w:p w14:paraId="178D0E06" w14:textId="77777777" w:rsidR="00E36CE9" w:rsidRPr="00492072" w:rsidRDefault="00E36CE9" w:rsidP="00ED5D00">
            <w:pPr>
              <w:pStyle w:val="ListParagraph"/>
              <w:numPr>
                <w:ilvl w:val="0"/>
                <w:numId w:val="46"/>
              </w:numPr>
              <w:rPr>
                <w:rFonts w:eastAsia="Times"/>
                <w:bCs/>
              </w:rPr>
            </w:pPr>
            <w:r w:rsidRPr="00492072">
              <w:rPr>
                <w:rFonts w:eastAsia="Times"/>
                <w:bCs/>
              </w:rPr>
              <w:t xml:space="preserve">Have students share unanswered questions. </w:t>
            </w:r>
            <w:r>
              <w:rPr>
                <w:rFonts w:eastAsia="Times"/>
                <w:bCs/>
              </w:rPr>
              <w:t>Discussions should move toward class consensus. U</w:t>
            </w:r>
            <w:r w:rsidRPr="00492072">
              <w:rPr>
                <w:rFonts w:eastAsia="Times"/>
                <w:bCs/>
              </w:rPr>
              <w:t xml:space="preserve">se the </w:t>
            </w:r>
            <w:r w:rsidRPr="00000EE1">
              <w:rPr>
                <w:color w:val="7030A0"/>
              </w:rPr>
              <w:t xml:space="preserve">3.3 Assessing Evidence-Based Arguments Tool for Bread Molding </w:t>
            </w:r>
            <w:r w:rsidRPr="00492072">
              <w:rPr>
                <w:rFonts w:eastAsia="Times"/>
                <w:bCs/>
              </w:rPr>
              <w:t>to guide your goals for consensus.</w:t>
            </w:r>
            <w:r>
              <w:rPr>
                <w:rFonts w:eastAsia="Times"/>
                <w:bCs/>
              </w:rPr>
              <w:t xml:space="preserve"> Note that students may contribute unanswered questions that align with rules on the </w:t>
            </w:r>
            <w:r w:rsidRPr="00000EE1">
              <w:rPr>
                <w:color w:val="00B050"/>
              </w:rPr>
              <w:t>Three Questions Handout</w:t>
            </w:r>
            <w:r w:rsidRPr="00D56338">
              <w:t xml:space="preserve"> but may not closely align with those on the </w:t>
            </w:r>
            <w:r w:rsidRPr="00000EE1">
              <w:rPr>
                <w:color w:val="7030A0"/>
              </w:rPr>
              <w:t xml:space="preserve">Assessing </w:t>
            </w:r>
            <w:r w:rsidRPr="00D56338">
              <w:t>worksheet. You may still choose to record those unanswered questions.</w:t>
            </w:r>
            <w:r>
              <w:t xml:space="preserve"> These may be answered in other parts of this unit or even in other units during the school year.</w:t>
            </w:r>
            <w:r w:rsidRPr="00D56338">
              <w:t xml:space="preserve"> </w:t>
            </w:r>
            <w:r>
              <w:t>However, at this point in this</w:t>
            </w:r>
            <w:r w:rsidRPr="00D56338">
              <w:t xml:space="preserve"> unit, though there may be several viable path</w:t>
            </w:r>
            <w:r>
              <w:t>s</w:t>
            </w:r>
            <w:r w:rsidRPr="00D56338">
              <w:t xml:space="preserve"> of inquiry moving forward, you will begin to more closely guide the path of inquiry in one direction</w:t>
            </w:r>
            <w:r>
              <w:t xml:space="preserve"> – in this case towards molecular modeling of cellular respiration</w:t>
            </w:r>
            <w:r w:rsidRPr="00D56338">
              <w:t>.</w:t>
            </w:r>
          </w:p>
          <w:p w14:paraId="195FCA68" w14:textId="77777777" w:rsidR="00E36CE9" w:rsidRPr="00504A73" w:rsidRDefault="00E36CE9" w:rsidP="00ED5D00">
            <w:pPr>
              <w:pStyle w:val="ListParagraph"/>
              <w:numPr>
                <w:ilvl w:val="0"/>
                <w:numId w:val="44"/>
              </w:numPr>
              <w:ind w:left="342"/>
            </w:pPr>
            <w:r>
              <w:rPr>
                <w:rFonts w:eastAsia="Times"/>
                <w:bCs/>
              </w:rPr>
              <w:t>Class discussion should take about 10 minutes.</w:t>
            </w:r>
          </w:p>
        </w:tc>
      </w:tr>
      <w:tr w:rsidR="00E36CE9" w:rsidRPr="004A02F1" w14:paraId="22BC4123" w14:textId="77777777" w:rsidTr="009E23E6">
        <w:tc>
          <w:tcPr>
            <w:tcW w:w="9350" w:type="dxa"/>
          </w:tcPr>
          <w:p w14:paraId="052E2AC0" w14:textId="77777777" w:rsidR="00E36CE9" w:rsidRPr="00D56338" w:rsidRDefault="00E36CE9" w:rsidP="00ED5D00">
            <w:pPr>
              <w:pStyle w:val="ListParagraph"/>
              <w:numPr>
                <w:ilvl w:val="0"/>
                <w:numId w:val="42"/>
              </w:numPr>
              <w:rPr>
                <w:rFonts w:eastAsia="Times"/>
                <w:b/>
                <w:bCs/>
              </w:rPr>
            </w:pPr>
            <w:r w:rsidRPr="00D56338">
              <w:rPr>
                <w:rFonts w:eastAsia="Times"/>
                <w:b/>
                <w:bCs/>
              </w:rPr>
              <w:t xml:space="preserve">Repeat step </w:t>
            </w:r>
            <w:r>
              <w:rPr>
                <w:rFonts w:eastAsia="Times"/>
                <w:b/>
                <w:bCs/>
              </w:rPr>
              <w:t>5</w:t>
            </w:r>
            <w:r w:rsidRPr="00D56338">
              <w:rPr>
                <w:rFonts w:eastAsia="Times"/>
                <w:b/>
                <w:bCs/>
              </w:rPr>
              <w:t xml:space="preserve"> with the Matter Change Question; move toward class consensus.</w:t>
            </w:r>
          </w:p>
          <w:p w14:paraId="572AC245" w14:textId="1AABF8BA" w:rsidR="00E36CE9" w:rsidRDefault="00E36CE9" w:rsidP="009E23E6">
            <w:pPr>
              <w:rPr>
                <w:rFonts w:eastAsia="Times"/>
                <w:b/>
                <w:bCs/>
              </w:rPr>
            </w:pPr>
            <w:r>
              <w:rPr>
                <w:rFonts w:eastAsia="Times"/>
                <w:szCs w:val="20"/>
              </w:rPr>
              <w:t xml:space="preserve">Display </w:t>
            </w:r>
            <w:r w:rsidR="009E23E6">
              <w:rPr>
                <w:rFonts w:eastAsia="Times"/>
                <w:szCs w:val="20"/>
              </w:rPr>
              <w:t>Slide</w:t>
            </w:r>
            <w:r>
              <w:rPr>
                <w:rFonts w:eastAsia="Times"/>
                <w:szCs w:val="20"/>
              </w:rPr>
              <w:t xml:space="preserve"> 7 of the </w:t>
            </w:r>
            <w:r>
              <w:rPr>
                <w:color w:val="0000FF"/>
              </w:rPr>
              <w:t>3.3 Evidence-Based Arguments Tool for Bread Molding PPT.</w:t>
            </w:r>
          </w:p>
          <w:p w14:paraId="1E6BA597" w14:textId="77777777" w:rsidR="00E36CE9" w:rsidRPr="004A02F1" w:rsidRDefault="00E36CE9" w:rsidP="00ED5D00">
            <w:pPr>
              <w:pStyle w:val="ListParagraph"/>
              <w:numPr>
                <w:ilvl w:val="0"/>
                <w:numId w:val="49"/>
              </w:numPr>
              <w:rPr>
                <w:rFonts w:eastAsia="Times"/>
                <w:bCs/>
              </w:rPr>
            </w:pPr>
            <w:r w:rsidRPr="004A02F1">
              <w:rPr>
                <w:rFonts w:eastAsia="Times"/>
                <w:bCs/>
              </w:rPr>
              <w:t>Class discussion may take another 10 minutes.</w:t>
            </w:r>
          </w:p>
        </w:tc>
      </w:tr>
      <w:tr w:rsidR="00E36CE9" w:rsidRPr="00BA12EE" w14:paraId="15DEFF6E" w14:textId="77777777" w:rsidTr="009E23E6">
        <w:trPr>
          <w:trHeight w:val="260"/>
        </w:trPr>
        <w:tc>
          <w:tcPr>
            <w:tcW w:w="9350" w:type="dxa"/>
          </w:tcPr>
          <w:p w14:paraId="2B1BA6CB" w14:textId="77777777" w:rsidR="00E36CE9" w:rsidRPr="003F1117" w:rsidRDefault="00E36CE9" w:rsidP="00ED5D00">
            <w:pPr>
              <w:pStyle w:val="ListParagraph"/>
              <w:numPr>
                <w:ilvl w:val="0"/>
                <w:numId w:val="42"/>
              </w:numPr>
              <w:rPr>
                <w:rFonts w:eastAsia="Times"/>
                <w:b/>
                <w:bCs/>
              </w:rPr>
            </w:pPr>
            <w:r w:rsidRPr="003F1117">
              <w:rPr>
                <w:rFonts w:eastAsia="Times"/>
                <w:b/>
                <w:bCs/>
              </w:rPr>
              <w:t xml:space="preserve">Repeat step </w:t>
            </w:r>
            <w:r>
              <w:rPr>
                <w:rFonts w:eastAsia="Times"/>
                <w:b/>
                <w:bCs/>
              </w:rPr>
              <w:t>5</w:t>
            </w:r>
            <w:r w:rsidRPr="003F1117">
              <w:rPr>
                <w:rFonts w:eastAsia="Times"/>
                <w:b/>
                <w:bCs/>
              </w:rPr>
              <w:t xml:space="preserve"> with the </w:t>
            </w:r>
            <w:r>
              <w:rPr>
                <w:rFonts w:eastAsia="Times"/>
                <w:b/>
                <w:bCs/>
              </w:rPr>
              <w:t>Energy Change Question</w:t>
            </w:r>
            <w:r w:rsidRPr="003F1117">
              <w:rPr>
                <w:rFonts w:eastAsia="Times"/>
                <w:b/>
                <w:bCs/>
              </w:rPr>
              <w:t>; move toward class consensus.</w:t>
            </w:r>
          </w:p>
          <w:p w14:paraId="5EDA93BC" w14:textId="4FC13D5B" w:rsidR="00E36CE9" w:rsidRPr="0034126C" w:rsidRDefault="00E36CE9" w:rsidP="009E23E6">
            <w:pPr>
              <w:rPr>
                <w:rFonts w:eastAsia="Times"/>
                <w:b/>
                <w:bCs/>
              </w:rPr>
            </w:pPr>
            <w:r>
              <w:rPr>
                <w:rFonts w:eastAsia="Times"/>
                <w:szCs w:val="20"/>
              </w:rPr>
              <w:t xml:space="preserve">Display </w:t>
            </w:r>
            <w:r w:rsidR="009E23E6">
              <w:rPr>
                <w:rFonts w:eastAsia="Times"/>
                <w:szCs w:val="20"/>
              </w:rPr>
              <w:t>Slide</w:t>
            </w:r>
            <w:r>
              <w:rPr>
                <w:rFonts w:eastAsia="Times"/>
                <w:szCs w:val="20"/>
              </w:rPr>
              <w:t xml:space="preserve"> 8 of the </w:t>
            </w:r>
            <w:r>
              <w:rPr>
                <w:color w:val="0000FF"/>
              </w:rPr>
              <w:t>3.3 Evidence-Based Arguments Tool for Bread Molding PPT.</w:t>
            </w:r>
          </w:p>
          <w:p w14:paraId="026272E9" w14:textId="77777777" w:rsidR="00E36CE9" w:rsidRPr="00BA12EE" w:rsidRDefault="00E36CE9" w:rsidP="00ED5D00">
            <w:pPr>
              <w:pStyle w:val="ListParagraph"/>
              <w:numPr>
                <w:ilvl w:val="0"/>
                <w:numId w:val="48"/>
              </w:numPr>
              <w:ind w:left="346"/>
              <w:rPr>
                <w:rFonts w:eastAsia="Times"/>
                <w:b/>
                <w:bCs/>
              </w:rPr>
            </w:pPr>
            <w:r w:rsidRPr="00357EA5">
              <w:rPr>
                <w:rFonts w:eastAsia="Times"/>
                <w:bCs/>
              </w:rPr>
              <w:t>Class discussion may take another 10 minutes.</w:t>
            </w:r>
          </w:p>
        </w:tc>
      </w:tr>
      <w:tr w:rsidR="00E36CE9" w:rsidRPr="003B1757" w14:paraId="710D1ACE" w14:textId="77777777" w:rsidTr="009E23E6">
        <w:trPr>
          <w:trHeight w:val="3275"/>
        </w:trPr>
        <w:tc>
          <w:tcPr>
            <w:tcW w:w="9350" w:type="dxa"/>
          </w:tcPr>
          <w:p w14:paraId="26F9EDF1" w14:textId="77777777" w:rsidR="00E36CE9" w:rsidRPr="003F1117" w:rsidRDefault="00E36CE9" w:rsidP="00ED5D00">
            <w:pPr>
              <w:pStyle w:val="ListParagraph"/>
              <w:numPr>
                <w:ilvl w:val="0"/>
                <w:numId w:val="42"/>
              </w:numPr>
              <w:rPr>
                <w:rFonts w:eastAsia="Times"/>
                <w:b/>
                <w:bCs/>
              </w:rPr>
            </w:pPr>
            <w:r w:rsidRPr="003F1117">
              <w:rPr>
                <w:rFonts w:eastAsia="Times"/>
                <w:b/>
                <w:bCs/>
              </w:rPr>
              <w:t xml:space="preserve">Discuss how the Unanswered Questions shape our next steps, and the transition from inquiry to application. </w:t>
            </w:r>
          </w:p>
          <w:p w14:paraId="5D29EBE6" w14:textId="2E76B48A" w:rsidR="00E36CE9" w:rsidRPr="003F1117" w:rsidRDefault="00E36CE9" w:rsidP="009E23E6">
            <w:pPr>
              <w:rPr>
                <w:rFonts w:eastAsia="Times"/>
                <w:b/>
                <w:bCs/>
              </w:rPr>
            </w:pPr>
            <w:r>
              <w:rPr>
                <w:rFonts w:eastAsia="Times"/>
                <w:szCs w:val="20"/>
              </w:rPr>
              <w:t xml:space="preserve">Display </w:t>
            </w:r>
            <w:r w:rsidR="009E23E6">
              <w:rPr>
                <w:rFonts w:eastAsia="Times"/>
                <w:szCs w:val="20"/>
              </w:rPr>
              <w:t>Slide</w:t>
            </w:r>
            <w:r>
              <w:rPr>
                <w:rFonts w:eastAsia="Times"/>
                <w:szCs w:val="20"/>
              </w:rPr>
              <w:t xml:space="preserve"> 9 of the </w:t>
            </w:r>
            <w:r>
              <w:rPr>
                <w:color w:val="0000FF"/>
              </w:rPr>
              <w:t>3.3 Evidence-Based Arguments Tool for Bread Molding PPT.</w:t>
            </w:r>
          </w:p>
          <w:p w14:paraId="2C4BBCFC" w14:textId="77777777" w:rsidR="00E36CE9" w:rsidRPr="009B4969" w:rsidRDefault="00E36CE9" w:rsidP="00ED5D00">
            <w:pPr>
              <w:pStyle w:val="ListParagraph"/>
              <w:numPr>
                <w:ilvl w:val="0"/>
                <w:numId w:val="47"/>
              </w:numPr>
              <w:ind w:left="346"/>
              <w:rPr>
                <w:rFonts w:eastAsia="Times"/>
                <w:bCs/>
              </w:rPr>
            </w:pPr>
            <w:r w:rsidRPr="009B4969">
              <w:rPr>
                <w:rFonts w:eastAsia="Times"/>
                <w:bCs/>
              </w:rPr>
              <w:t xml:space="preserve">Use the Unanswered Questions to set the stage for students’ next steps, specifically the need to know what’s happening at the atomic-molecular scale. </w:t>
            </w:r>
          </w:p>
          <w:p w14:paraId="709DCEA2" w14:textId="7E63ECFF" w:rsidR="00E36CE9" w:rsidRPr="003B1757" w:rsidRDefault="00E36CE9" w:rsidP="00ED5D00">
            <w:pPr>
              <w:pStyle w:val="ListParagraph"/>
              <w:numPr>
                <w:ilvl w:val="0"/>
                <w:numId w:val="47"/>
              </w:numPr>
              <w:ind w:left="346"/>
              <w:rPr>
                <w:rFonts w:eastAsia="Times"/>
                <w:b/>
                <w:bCs/>
              </w:rPr>
            </w:pPr>
            <w:r w:rsidRPr="00357EA5">
              <w:rPr>
                <w:rFonts w:eastAsia="Times"/>
                <w:bCs/>
              </w:rPr>
              <w:t>Take a moment to show students that you have arrived at the “top of the triangle” on the instructional</w:t>
            </w:r>
            <w:r w:rsidRPr="00BA12EE">
              <w:rPr>
                <w:rFonts w:eastAsia="Times"/>
                <w:bCs/>
              </w:rPr>
              <w:t xml:space="preserve"> model. This means they will be making a transition. When they went “up the triangle,” they conducted an </w:t>
            </w:r>
            <w:r w:rsidRPr="0029647B">
              <w:rPr>
                <w:rFonts w:eastAsia="Times"/>
                <w:bCs/>
              </w:rPr>
              <w:t xml:space="preserve">investigation and collected evidence based on what they could observe using their own eyes and also tools (e.g., macroscopic observations). Now </w:t>
            </w:r>
            <w:r w:rsidRPr="00975CBE">
              <w:rPr>
                <w:rFonts w:eastAsia="Times"/>
                <w:bCs/>
              </w:rPr>
              <w:t>they are preparing to go “down the triangle,” when they will figure out how to explain what happened in the investigations at an atomic-molecular scale by being provided and practicing with a model for scientifically accurate thinking.</w:t>
            </w:r>
          </w:p>
        </w:tc>
      </w:tr>
      <w:tr w:rsidR="00E36CE9" w:rsidRPr="00080912" w14:paraId="7003A08D" w14:textId="77777777" w:rsidTr="009E23E6">
        <w:trPr>
          <w:trHeight w:val="1097"/>
        </w:trPr>
        <w:tc>
          <w:tcPr>
            <w:tcW w:w="9350" w:type="dxa"/>
          </w:tcPr>
          <w:p w14:paraId="1ECA37B7" w14:textId="77777777" w:rsidR="00E36CE9" w:rsidRPr="00D56338" w:rsidRDefault="00E36CE9" w:rsidP="00ED5D00">
            <w:pPr>
              <w:pStyle w:val="ListParagraph"/>
              <w:numPr>
                <w:ilvl w:val="0"/>
                <w:numId w:val="42"/>
              </w:numPr>
              <w:rPr>
                <w:b/>
              </w:rPr>
            </w:pPr>
            <w:r w:rsidRPr="00D56338">
              <w:rPr>
                <w:b/>
              </w:rPr>
              <w:t>Save the Evidence-Based Arguments Tools for later.</w:t>
            </w:r>
          </w:p>
          <w:p w14:paraId="4EC82A17" w14:textId="5642F203" w:rsidR="00E36CE9" w:rsidRPr="00080912" w:rsidRDefault="00E36CE9" w:rsidP="009E23E6">
            <w:pPr>
              <w:rPr>
                <w:rFonts w:eastAsia="Times"/>
                <w:b/>
                <w:bCs/>
              </w:rPr>
            </w:pPr>
            <w:r>
              <w:rPr>
                <w:rFonts w:eastAsia="Times"/>
              </w:rPr>
              <w:t xml:space="preserve">Display </w:t>
            </w:r>
            <w:r w:rsidR="009E23E6">
              <w:rPr>
                <w:rFonts w:eastAsia="Times"/>
              </w:rPr>
              <w:t>Slide</w:t>
            </w:r>
            <w:r>
              <w:rPr>
                <w:rFonts w:eastAsia="Times"/>
              </w:rPr>
              <w:t xml:space="preserve"> 10</w:t>
            </w:r>
            <w:r w:rsidRPr="00080912">
              <w:rPr>
                <w:rFonts w:eastAsia="Times"/>
              </w:rPr>
              <w:t>. Tell students that they will revisit their unanswered questions later in the unit to see which questions they can now answer. Save the PPT slides with the class’s unanswered questions and/or take a picture of them for later.</w:t>
            </w:r>
          </w:p>
        </w:tc>
      </w:tr>
      <w:tr w:rsidR="009353F6" w:rsidRPr="00080912" w14:paraId="542FB046" w14:textId="77777777" w:rsidTr="009E23E6">
        <w:trPr>
          <w:trHeight w:val="1097"/>
        </w:trPr>
        <w:tc>
          <w:tcPr>
            <w:tcW w:w="9350" w:type="dxa"/>
          </w:tcPr>
          <w:p w14:paraId="4A0A1D60" w14:textId="0E1A916C" w:rsidR="009353F6" w:rsidRPr="00E23234" w:rsidRDefault="009353F6" w:rsidP="00ED5D00">
            <w:pPr>
              <w:pStyle w:val="ListParagraph"/>
              <w:numPr>
                <w:ilvl w:val="0"/>
                <w:numId w:val="42"/>
              </w:numPr>
              <w:rPr>
                <w:b/>
              </w:rPr>
            </w:pPr>
            <w:r w:rsidRPr="00E23234">
              <w:rPr>
                <w:b/>
              </w:rPr>
              <w:t>Have a discussion to complete the Learning Tracking Tool for this activity.</w:t>
            </w:r>
          </w:p>
          <w:p w14:paraId="0115C3FF" w14:textId="20F0F2D2" w:rsidR="009353F6" w:rsidRPr="009353F6" w:rsidRDefault="009353F6" w:rsidP="009353F6">
            <w:pPr>
              <w:rPr>
                <w:color w:val="0000FF"/>
              </w:rPr>
            </w:pPr>
            <w:r>
              <w:t xml:space="preserve">Show </w:t>
            </w:r>
            <w:r w:rsidR="009E23E6">
              <w:t>Slide</w:t>
            </w:r>
            <w:r>
              <w:t xml:space="preserve"> 11 of the</w:t>
            </w:r>
            <w:r w:rsidRPr="00EB0ABA">
              <w:rPr>
                <w:b/>
              </w:rPr>
              <w:t xml:space="preserve"> </w:t>
            </w:r>
            <w:r w:rsidRPr="009353F6">
              <w:rPr>
                <w:color w:val="0000FF"/>
              </w:rPr>
              <w:t>3.3 Evidence Based Arguments for Bread Molding PPT.</w:t>
            </w:r>
          </w:p>
          <w:p w14:paraId="3B0CB221" w14:textId="77777777" w:rsidR="009353F6" w:rsidRPr="00EB0ABA" w:rsidRDefault="009353F6" w:rsidP="00ED5D00">
            <w:pPr>
              <w:pStyle w:val="ListParagraph"/>
              <w:numPr>
                <w:ilvl w:val="0"/>
                <w:numId w:val="52"/>
              </w:numPr>
              <w:ind w:left="360"/>
              <w:rPr>
                <w:b/>
              </w:rPr>
            </w:pPr>
            <w:r>
              <w:t xml:space="preserve">Pass out a </w:t>
            </w:r>
            <w:r w:rsidRPr="0030439C">
              <w:rPr>
                <w:color w:val="0000FF"/>
              </w:rPr>
              <w:t xml:space="preserve">Learning Tracking Tool for </w:t>
            </w:r>
            <w:r>
              <w:rPr>
                <w:color w:val="0000FF"/>
              </w:rPr>
              <w:t>Decomposers</w:t>
            </w:r>
            <w:r w:rsidRPr="0030439C">
              <w:rPr>
                <w:color w:val="0000FF"/>
              </w:rPr>
              <w:t xml:space="preserve"> </w:t>
            </w:r>
            <w:r>
              <w:t>to each student.</w:t>
            </w:r>
          </w:p>
          <w:p w14:paraId="711A6112" w14:textId="37430FF4" w:rsidR="009353F6" w:rsidRPr="00353572" w:rsidRDefault="009353F6" w:rsidP="00ED5D00">
            <w:pPr>
              <w:pStyle w:val="ListParagraph"/>
              <w:numPr>
                <w:ilvl w:val="0"/>
                <w:numId w:val="52"/>
              </w:numPr>
              <w:ind w:left="360"/>
              <w:rPr>
                <w:b/>
              </w:rPr>
            </w:pPr>
            <w:r>
              <w:t>Have students write the activity chunk name in the first column, "Investigating Bread Molding" and their role as the “Investigator.”</w:t>
            </w:r>
          </w:p>
          <w:p w14:paraId="1C0AE6FA" w14:textId="77777777" w:rsidR="009353F6" w:rsidRPr="00353572" w:rsidRDefault="009353F6" w:rsidP="00ED5D00">
            <w:pPr>
              <w:pStyle w:val="ListParagraph"/>
              <w:numPr>
                <w:ilvl w:val="0"/>
                <w:numId w:val="52"/>
              </w:numPr>
              <w:ind w:left="360"/>
              <w:rPr>
                <w:b/>
              </w:rPr>
            </w:pPr>
            <w:r>
              <w:t>Have a class discussion about what students did during the activity chunk. When you come to consensus as a class, have students record the answer in the second column of the tool.</w:t>
            </w:r>
          </w:p>
          <w:p w14:paraId="694BCCF9" w14:textId="77777777" w:rsidR="009353F6" w:rsidRPr="00EB0ABA" w:rsidRDefault="009353F6" w:rsidP="00ED5D00">
            <w:pPr>
              <w:pStyle w:val="ListParagraph"/>
              <w:numPr>
                <w:ilvl w:val="0"/>
                <w:numId w:val="52"/>
              </w:numPr>
              <w:ind w:left="360"/>
              <w:rPr>
                <w:b/>
              </w:rPr>
            </w:pPr>
            <w:r>
              <w:t>Have a class discussion about what students figured out during the activity chunk that will help them in answering the unit driving question. When you come to consensus as a class, have students record the answer in the third column of the tool.</w:t>
            </w:r>
          </w:p>
          <w:p w14:paraId="1C036997" w14:textId="77777777" w:rsidR="009353F6" w:rsidRPr="00EB0ABA" w:rsidRDefault="009353F6" w:rsidP="00ED5D00">
            <w:pPr>
              <w:pStyle w:val="ListParagraph"/>
              <w:numPr>
                <w:ilvl w:val="0"/>
                <w:numId w:val="52"/>
              </w:numPr>
              <w:ind w:left="360"/>
              <w:rPr>
                <w:b/>
              </w:rPr>
            </w:pPr>
            <w:r>
              <w:t xml:space="preserve">Have a class discussion about what students are wondering now that will help them move towards answering the unit driving question. Have students record the questions in the fourth column of the tool. </w:t>
            </w:r>
          </w:p>
          <w:p w14:paraId="49F6865E" w14:textId="77777777" w:rsidR="009353F6" w:rsidRPr="00EB0ABA" w:rsidRDefault="009353F6" w:rsidP="00ED5D00">
            <w:pPr>
              <w:pStyle w:val="ListParagraph"/>
              <w:numPr>
                <w:ilvl w:val="0"/>
                <w:numId w:val="52"/>
              </w:numPr>
              <w:ind w:left="360"/>
              <w:rPr>
                <w:b/>
              </w:rPr>
            </w:pPr>
            <w:r>
              <w:t xml:space="preserve">Have students keep their Learning Tracking Tool for future activities. </w:t>
            </w:r>
          </w:p>
          <w:p w14:paraId="118DAD0D" w14:textId="77777777" w:rsidR="009353F6" w:rsidRPr="007A542A" w:rsidRDefault="009353F6" w:rsidP="00ED5D00">
            <w:pPr>
              <w:pStyle w:val="ListParagraph"/>
              <w:numPr>
                <w:ilvl w:val="0"/>
                <w:numId w:val="52"/>
              </w:numPr>
              <w:ind w:left="360"/>
              <w:rPr>
                <w:b/>
              </w:rPr>
            </w:pPr>
            <w:r>
              <w:t>Example Learning Tracking Tool</w:t>
            </w:r>
          </w:p>
          <w:tbl>
            <w:tblPr>
              <w:tblStyle w:val="TableGrid"/>
              <w:tblW w:w="8947" w:type="dxa"/>
              <w:tblInd w:w="295" w:type="dxa"/>
              <w:tblLayout w:type="fixed"/>
              <w:tblLook w:val="04A0" w:firstRow="1" w:lastRow="0" w:firstColumn="1" w:lastColumn="0" w:noHBand="0" w:noVBand="1"/>
            </w:tblPr>
            <w:tblGrid>
              <w:gridCol w:w="1761"/>
              <w:gridCol w:w="2143"/>
              <w:gridCol w:w="2488"/>
              <w:gridCol w:w="2555"/>
            </w:tblGrid>
            <w:tr w:rsidR="009353F6" w14:paraId="183004CC" w14:textId="77777777" w:rsidTr="009E23E6">
              <w:trPr>
                <w:trHeight w:val="208"/>
              </w:trPr>
              <w:tc>
                <w:tcPr>
                  <w:tcW w:w="1761" w:type="dxa"/>
                  <w:vAlign w:val="center"/>
                </w:tcPr>
                <w:p w14:paraId="03348A97" w14:textId="77777777" w:rsidR="009353F6" w:rsidRDefault="009353F6" w:rsidP="009353F6">
                  <w:pPr>
                    <w:pStyle w:val="ListParagraph"/>
                    <w:numPr>
                      <w:ilvl w:val="0"/>
                      <w:numId w:val="0"/>
                    </w:numPr>
                    <w:jc w:val="center"/>
                  </w:pPr>
                  <w:r w:rsidRPr="00391F73">
                    <w:rPr>
                      <w:b/>
                    </w:rPr>
                    <w:t>Activity</w:t>
                  </w:r>
                  <w:r>
                    <w:rPr>
                      <w:b/>
                    </w:rPr>
                    <w:t xml:space="preserve"> Chunk</w:t>
                  </w:r>
                </w:p>
              </w:tc>
              <w:tc>
                <w:tcPr>
                  <w:tcW w:w="2143" w:type="dxa"/>
                  <w:vAlign w:val="center"/>
                </w:tcPr>
                <w:p w14:paraId="11B5858B" w14:textId="77777777" w:rsidR="009353F6" w:rsidRPr="00391F73" w:rsidRDefault="009353F6" w:rsidP="009353F6">
                  <w:pPr>
                    <w:pStyle w:val="ListParagraph"/>
                    <w:numPr>
                      <w:ilvl w:val="0"/>
                      <w:numId w:val="0"/>
                    </w:numPr>
                    <w:jc w:val="center"/>
                    <w:rPr>
                      <w:b/>
                    </w:rPr>
                  </w:pPr>
                  <w:r>
                    <w:rPr>
                      <w:b/>
                    </w:rPr>
                    <w:t>What Did We Do?</w:t>
                  </w:r>
                </w:p>
              </w:tc>
              <w:tc>
                <w:tcPr>
                  <w:tcW w:w="2488" w:type="dxa"/>
                  <w:vAlign w:val="center"/>
                </w:tcPr>
                <w:p w14:paraId="7BD0F24C" w14:textId="77777777" w:rsidR="009353F6" w:rsidRDefault="009353F6" w:rsidP="009353F6">
                  <w:pPr>
                    <w:pStyle w:val="ListParagraph"/>
                    <w:ind w:left="0"/>
                    <w:jc w:val="center"/>
                  </w:pPr>
                  <w:r>
                    <w:rPr>
                      <w:b/>
                    </w:rPr>
                    <w:t>What Did We Figure Out?</w:t>
                  </w:r>
                </w:p>
              </w:tc>
              <w:tc>
                <w:tcPr>
                  <w:tcW w:w="2555" w:type="dxa"/>
                  <w:vAlign w:val="center"/>
                </w:tcPr>
                <w:p w14:paraId="19EC456C" w14:textId="77777777" w:rsidR="009353F6" w:rsidRPr="001B378C" w:rsidRDefault="009353F6" w:rsidP="009353F6">
                  <w:pPr>
                    <w:pStyle w:val="ListParagraph"/>
                    <w:numPr>
                      <w:ilvl w:val="0"/>
                      <w:numId w:val="0"/>
                    </w:numPr>
                    <w:jc w:val="center"/>
                    <w:rPr>
                      <w:b/>
                      <w:bCs/>
                    </w:rPr>
                  </w:pPr>
                  <w:r w:rsidRPr="001B378C">
                    <w:rPr>
                      <w:b/>
                      <w:bCs/>
                    </w:rPr>
                    <w:t>What Are We Asking Now?</w:t>
                  </w:r>
                </w:p>
              </w:tc>
            </w:tr>
            <w:tr w:rsidR="009353F6" w14:paraId="6D641792" w14:textId="77777777" w:rsidTr="009E23E6">
              <w:trPr>
                <w:trHeight w:val="1178"/>
              </w:trPr>
              <w:tc>
                <w:tcPr>
                  <w:tcW w:w="1761" w:type="dxa"/>
                  <w:vAlign w:val="center"/>
                </w:tcPr>
                <w:p w14:paraId="753E9B29" w14:textId="77777777" w:rsidR="009353F6" w:rsidRDefault="009353F6" w:rsidP="009353F6">
                  <w:pPr>
                    <w:pStyle w:val="ListParagraph"/>
                    <w:numPr>
                      <w:ilvl w:val="0"/>
                      <w:numId w:val="0"/>
                    </w:numPr>
                    <w:jc w:val="center"/>
                  </w:pPr>
                  <w:r>
                    <w:t>Investigating Bread Molding</w:t>
                  </w:r>
                </w:p>
                <w:p w14:paraId="3051007D" w14:textId="77777777" w:rsidR="009353F6" w:rsidRDefault="009353F6" w:rsidP="009353F6">
                  <w:pPr>
                    <w:pStyle w:val="ListParagraph"/>
                    <w:numPr>
                      <w:ilvl w:val="0"/>
                      <w:numId w:val="0"/>
                    </w:numPr>
                    <w:jc w:val="center"/>
                  </w:pPr>
                </w:p>
                <w:p w14:paraId="1C7C9C63" w14:textId="70B6B943" w:rsidR="009353F6" w:rsidRPr="00445AA8" w:rsidRDefault="009353F6" w:rsidP="009353F6">
                  <w:pPr>
                    <w:pStyle w:val="ListParagraph"/>
                    <w:numPr>
                      <w:ilvl w:val="0"/>
                      <w:numId w:val="0"/>
                    </w:numPr>
                    <w:jc w:val="center"/>
                  </w:pPr>
                  <w:r>
                    <w:t>Investigator</w:t>
                  </w:r>
                </w:p>
              </w:tc>
              <w:tc>
                <w:tcPr>
                  <w:tcW w:w="2143" w:type="dxa"/>
                </w:tcPr>
                <w:p w14:paraId="4F81D32A" w14:textId="3E12063F" w:rsidR="009353F6" w:rsidRPr="003745F1" w:rsidRDefault="009353F6" w:rsidP="009353F6">
                  <w:pPr>
                    <w:pStyle w:val="standard"/>
                    <w:ind w:firstLine="0"/>
                    <w:rPr>
                      <w:sz w:val="20"/>
                    </w:rPr>
                  </w:pPr>
                  <w:r>
                    <w:rPr>
                      <w:sz w:val="20"/>
                    </w:rPr>
                    <w:t>C</w:t>
                  </w:r>
                  <w:r w:rsidRPr="009D66E0">
                    <w:rPr>
                      <w:sz w:val="20"/>
                    </w:rPr>
                    <w:t xml:space="preserve">onduct an investigation to explore what happens when </w:t>
                  </w:r>
                  <w:r>
                    <w:rPr>
                      <w:sz w:val="20"/>
                    </w:rPr>
                    <w:t>bread molds. U</w:t>
                  </w:r>
                  <w:r w:rsidRPr="009D66E0">
                    <w:rPr>
                      <w:sz w:val="20"/>
                    </w:rPr>
                    <w:t xml:space="preserve">se the </w:t>
                  </w:r>
                  <w:r w:rsidRPr="000C366A">
                    <w:rPr>
                      <w:color w:val="00B050"/>
                      <w:sz w:val="20"/>
                    </w:rPr>
                    <w:t xml:space="preserve">Predictions </w:t>
                  </w:r>
                  <w:r>
                    <w:rPr>
                      <w:color w:val="00B050"/>
                      <w:sz w:val="20"/>
                    </w:rPr>
                    <w:t xml:space="preserve">and Planning </w:t>
                  </w:r>
                  <w:r w:rsidRPr="000C366A">
                    <w:rPr>
                      <w:color w:val="00B050"/>
                      <w:sz w:val="20"/>
                    </w:rPr>
                    <w:t>Tool</w:t>
                  </w:r>
                  <w:r w:rsidRPr="009D66E0">
                    <w:rPr>
                      <w:sz w:val="20"/>
                    </w:rPr>
                    <w:t xml:space="preserve"> and the </w:t>
                  </w:r>
                  <w:r w:rsidRPr="000C366A">
                    <w:rPr>
                      <w:color w:val="00B050"/>
                      <w:sz w:val="20"/>
                    </w:rPr>
                    <w:t>Evidence-Based Arguments Tool</w:t>
                  </w:r>
                  <w:r>
                    <w:rPr>
                      <w:color w:val="000000" w:themeColor="text1"/>
                      <w:sz w:val="20"/>
                    </w:rPr>
                    <w:t>.</w:t>
                  </w:r>
                </w:p>
              </w:tc>
              <w:tc>
                <w:tcPr>
                  <w:tcW w:w="2488" w:type="dxa"/>
                </w:tcPr>
                <w:p w14:paraId="4639C496" w14:textId="77777777" w:rsidR="009353F6" w:rsidRPr="00C74746" w:rsidRDefault="009353F6" w:rsidP="009353F6">
                  <w:pPr>
                    <w:pStyle w:val="standard"/>
                    <w:ind w:firstLine="0"/>
                    <w:rPr>
                      <w:sz w:val="20"/>
                    </w:rPr>
                  </w:pPr>
                  <w:r w:rsidRPr="000F1C68">
                    <w:rPr>
                      <w:sz w:val="20"/>
                    </w:rPr>
                    <w:t>The bread and mold together lose mass and emit CO</w:t>
                  </w:r>
                  <w:r w:rsidRPr="000F1C68">
                    <w:rPr>
                      <w:sz w:val="20"/>
                      <w:vertAlign w:val="subscript"/>
                    </w:rPr>
                    <w:t>2</w:t>
                  </w:r>
                  <w:r w:rsidRPr="000F1C68">
                    <w:rPr>
                      <w:sz w:val="20"/>
                    </w:rPr>
                    <w:t xml:space="preserve"> as the mold grow</w:t>
                  </w:r>
                  <w:r>
                    <w:rPr>
                      <w:sz w:val="20"/>
                    </w:rPr>
                    <w:t>s</w:t>
                  </w:r>
                </w:p>
                <w:p w14:paraId="428ED863" w14:textId="54867B6C" w:rsidR="009353F6" w:rsidRPr="003745F1" w:rsidRDefault="009353F6" w:rsidP="009353F6">
                  <w:pPr>
                    <w:pStyle w:val="standard"/>
                    <w:ind w:firstLine="0"/>
                    <w:rPr>
                      <w:sz w:val="20"/>
                    </w:rPr>
                  </w:pPr>
                </w:p>
              </w:tc>
              <w:tc>
                <w:tcPr>
                  <w:tcW w:w="2555" w:type="dxa"/>
                </w:tcPr>
                <w:p w14:paraId="7D10178B" w14:textId="3B282E88" w:rsidR="009353F6" w:rsidRPr="003745F1" w:rsidRDefault="009353F6" w:rsidP="009353F6">
                  <w:pPr>
                    <w:pStyle w:val="standard"/>
                    <w:ind w:firstLine="0"/>
                    <w:rPr>
                      <w:sz w:val="20"/>
                    </w:rPr>
                  </w:pPr>
                  <w:r>
                    <w:rPr>
                      <w:sz w:val="20"/>
                    </w:rPr>
                    <w:t>Where did the missing mass go?</w:t>
                  </w:r>
                </w:p>
              </w:tc>
            </w:tr>
          </w:tbl>
          <w:p w14:paraId="5335DB6C" w14:textId="77777777" w:rsidR="009353F6" w:rsidRPr="00D56338" w:rsidRDefault="009353F6" w:rsidP="00ED5D00">
            <w:pPr>
              <w:pStyle w:val="ListParagraph"/>
              <w:numPr>
                <w:ilvl w:val="0"/>
                <w:numId w:val="42"/>
              </w:numPr>
              <w:rPr>
                <w:b/>
              </w:rPr>
            </w:pPr>
          </w:p>
        </w:tc>
      </w:tr>
    </w:tbl>
    <w:p w14:paraId="4C6DAC2F" w14:textId="77777777" w:rsidR="002E2D59" w:rsidRPr="00D438F2" w:rsidRDefault="002E2D59" w:rsidP="002E2D59"/>
    <w:p w14:paraId="26736616" w14:textId="77777777" w:rsidR="002E2D59" w:rsidRPr="00D438F2" w:rsidRDefault="002E2D59" w:rsidP="002E2D59">
      <w:pPr>
        <w:pStyle w:val="Heading2"/>
      </w:pPr>
      <w:r>
        <w:rPr>
          <w:color w:val="FF0000"/>
        </w:rPr>
        <w:t xml:space="preserve">Tab 3: </w:t>
      </w:r>
      <w:r w:rsidRPr="00D438F2">
        <w:t>Assessment</w:t>
      </w:r>
    </w:p>
    <w:p w14:paraId="5FE61CED" w14:textId="77777777" w:rsidR="00E36CE9" w:rsidRPr="0058110D" w:rsidRDefault="00E36CE9" w:rsidP="00E36CE9">
      <w:r>
        <w:t xml:space="preserve">During the class discussion, listen for students making connections to the investigation and their arguments. Are they drawing on observations from the investigation, or from other sources of knowledge and experience? Use the </w:t>
      </w:r>
      <w:r w:rsidRPr="00000EE1">
        <w:rPr>
          <w:color w:val="7030A0"/>
        </w:rPr>
        <w:t>3.3 Grading the Evidence-Based Arguments Tool for Bread Molding</w:t>
      </w:r>
      <w:r>
        <w:rPr>
          <w:color w:val="0000FF"/>
        </w:rPr>
        <w:t xml:space="preserve"> </w:t>
      </w:r>
      <w:r>
        <w:t xml:space="preserve">to assess your students’ thinking at this point in the unit. At this point they have concluded their “up the triangle” inquiry journey and are headed “down the triangle” for the application sequence. </w:t>
      </w:r>
    </w:p>
    <w:p w14:paraId="19F0958E" w14:textId="77777777" w:rsidR="00E36CE9" w:rsidRDefault="00E36CE9" w:rsidP="00E36CE9">
      <w:pPr>
        <w:pStyle w:val="Heading3"/>
      </w:pPr>
      <w:r>
        <w:t>Tips</w:t>
      </w:r>
    </w:p>
    <w:p w14:paraId="0965DDBB" w14:textId="12100E7E" w:rsidR="00E36CE9" w:rsidRDefault="00E36CE9" w:rsidP="00E36CE9">
      <w:r>
        <w:t xml:space="preserve">Have the students store their </w:t>
      </w:r>
      <w:r>
        <w:rPr>
          <w:color w:val="0000FF"/>
        </w:rPr>
        <w:t>3</w:t>
      </w:r>
      <w:r w:rsidRPr="00C8473E">
        <w:rPr>
          <w:color w:val="0000FF"/>
        </w:rPr>
        <w:t>.3 Evidence-Based Arguments Tool</w:t>
      </w:r>
      <w:r>
        <w:rPr>
          <w:color w:val="0000FF"/>
        </w:rPr>
        <w:t xml:space="preserve"> for Bread Molding </w:t>
      </w:r>
      <w:r>
        <w:t>in the same place as their Expressing Ideas</w:t>
      </w:r>
      <w:r w:rsidR="00494666">
        <w:t xml:space="preserve"> </w:t>
      </w:r>
      <w:r w:rsidR="00494666" w:rsidRPr="00494666">
        <w:rPr>
          <w:color w:val="000000" w:themeColor="text1"/>
        </w:rPr>
        <w:t>and Questions</w:t>
      </w:r>
      <w:r w:rsidRPr="00494666">
        <w:rPr>
          <w:color w:val="000000" w:themeColor="text1"/>
        </w:rPr>
        <w:t xml:space="preserve"> </w:t>
      </w:r>
      <w:r>
        <w:t>and Predictions</w:t>
      </w:r>
      <w:r w:rsidR="00260F44">
        <w:t xml:space="preserve"> and Planning</w:t>
      </w:r>
      <w:r>
        <w:t xml:space="preserve"> Tools so they can be easily revisited.</w:t>
      </w:r>
    </w:p>
    <w:p w14:paraId="23F7FC91" w14:textId="77777777" w:rsidR="00E36CE9" w:rsidRDefault="00E36CE9" w:rsidP="00E36CE9">
      <w:pPr>
        <w:pStyle w:val="Heading2"/>
      </w:pPr>
      <w:r w:rsidRPr="00B517E1">
        <w:rPr>
          <w:color w:val="FF0000"/>
        </w:rPr>
        <w:t>Tab 4</w:t>
      </w:r>
      <w:r>
        <w:t>: Differentiation &amp;</w:t>
      </w:r>
      <w:r w:rsidRPr="00761F92">
        <w:t xml:space="preserve"> </w:t>
      </w:r>
      <w:r w:rsidRPr="00D438F2">
        <w:t>Extending the Learning</w:t>
      </w:r>
      <w:r>
        <w:t xml:space="preserve"> </w:t>
      </w:r>
    </w:p>
    <w:p w14:paraId="7BA111E7" w14:textId="77777777" w:rsidR="00E36CE9" w:rsidRDefault="00E36CE9" w:rsidP="00E36CE9">
      <w:pPr>
        <w:pStyle w:val="Heading3"/>
        <w:rPr>
          <w:color w:val="FF0000"/>
        </w:rPr>
      </w:pPr>
      <w:r>
        <w:t xml:space="preserve">Differentiation </w:t>
      </w:r>
      <w:r>
        <w:rPr>
          <w:color w:val="FF0000"/>
        </w:rPr>
        <w:t>(Accordion)</w:t>
      </w:r>
    </w:p>
    <w:p w14:paraId="3125730E" w14:textId="7888896F" w:rsidR="00E518A9" w:rsidRPr="000368B0" w:rsidRDefault="00E518A9" w:rsidP="00E518A9">
      <w:pPr>
        <w:numPr>
          <w:ilvl w:val="0"/>
          <w:numId w:val="41"/>
        </w:numPr>
        <w:spacing w:after="0"/>
        <w:textAlignment w:val="baseline"/>
        <w:rPr>
          <w:color w:val="000000"/>
        </w:rPr>
      </w:pPr>
      <w:r>
        <w:rPr>
          <w:color w:val="000000"/>
        </w:rPr>
        <w:t>Have s</w:t>
      </w:r>
      <w:r w:rsidRPr="000368B0">
        <w:rPr>
          <w:color w:val="000000"/>
        </w:rPr>
        <w:t>trategic grouping with strong speakers </w:t>
      </w:r>
    </w:p>
    <w:p w14:paraId="04BBAC38" w14:textId="77777777" w:rsidR="00E518A9" w:rsidRPr="000368B0" w:rsidRDefault="00E518A9" w:rsidP="00E518A9">
      <w:pPr>
        <w:numPr>
          <w:ilvl w:val="0"/>
          <w:numId w:val="41"/>
        </w:numPr>
        <w:spacing w:after="0"/>
        <w:textAlignment w:val="baseline"/>
        <w:rPr>
          <w:color w:val="000000"/>
          <w:sz w:val="24"/>
          <w:szCs w:val="24"/>
        </w:rPr>
      </w:pPr>
      <w:r w:rsidRPr="000368B0">
        <w:rPr>
          <w:color w:val="000000"/>
        </w:rPr>
        <w:t>Provide sentence stems for discussion and filling in the E</w:t>
      </w:r>
      <w:r>
        <w:rPr>
          <w:color w:val="000000"/>
        </w:rPr>
        <w:t xml:space="preserve">vidence-based </w:t>
      </w:r>
      <w:r w:rsidRPr="000368B0">
        <w:rPr>
          <w:color w:val="000000"/>
        </w:rPr>
        <w:t>A</w:t>
      </w:r>
      <w:r>
        <w:rPr>
          <w:color w:val="000000"/>
        </w:rPr>
        <w:t>rguments (EBA)</w:t>
      </w:r>
      <w:r w:rsidRPr="000368B0">
        <w:rPr>
          <w:color w:val="000000"/>
        </w:rPr>
        <w:t xml:space="preserve"> tool</w:t>
      </w:r>
    </w:p>
    <w:p w14:paraId="2ECA8270" w14:textId="77777777" w:rsidR="00E518A9" w:rsidRPr="000368B0" w:rsidRDefault="00E518A9" w:rsidP="00E518A9">
      <w:pPr>
        <w:numPr>
          <w:ilvl w:val="0"/>
          <w:numId w:val="41"/>
        </w:numPr>
        <w:spacing w:after="0"/>
        <w:textAlignment w:val="baseline"/>
        <w:rPr>
          <w:color w:val="000000"/>
        </w:rPr>
      </w:pPr>
      <w:r w:rsidRPr="000368B0">
        <w:rPr>
          <w:color w:val="000000"/>
        </w:rPr>
        <w:t xml:space="preserve">Refer to previous EBA tool from </w:t>
      </w:r>
      <w:r w:rsidRPr="00E518A9">
        <w:rPr>
          <w:i/>
          <w:iCs/>
          <w:color w:val="000000"/>
        </w:rPr>
        <w:t>Systems and Scale</w:t>
      </w:r>
      <w:r w:rsidRPr="000368B0">
        <w:rPr>
          <w:color w:val="000000"/>
        </w:rPr>
        <w:t xml:space="preserve"> Unit</w:t>
      </w:r>
      <w:r>
        <w:rPr>
          <w:color w:val="000000"/>
        </w:rPr>
        <w:t>,</w:t>
      </w:r>
      <w:r w:rsidRPr="000368B0">
        <w:rPr>
          <w:color w:val="000000"/>
        </w:rPr>
        <w:t xml:space="preserve"> if applicable</w:t>
      </w:r>
    </w:p>
    <w:p w14:paraId="29FACEF7" w14:textId="10A1914A" w:rsidR="00E518A9" w:rsidRPr="000368B0" w:rsidRDefault="00E518A9" w:rsidP="00E518A9">
      <w:pPr>
        <w:numPr>
          <w:ilvl w:val="0"/>
          <w:numId w:val="41"/>
        </w:numPr>
        <w:spacing w:after="0"/>
        <w:textAlignment w:val="baseline"/>
        <w:rPr>
          <w:color w:val="000000"/>
        </w:rPr>
      </w:pPr>
      <w:r w:rsidRPr="000368B0">
        <w:rPr>
          <w:color w:val="000000"/>
        </w:rPr>
        <w:t xml:space="preserve">Compare </w:t>
      </w:r>
      <w:r>
        <w:rPr>
          <w:color w:val="000000"/>
        </w:rPr>
        <w:t xml:space="preserve">the </w:t>
      </w:r>
      <w:r w:rsidRPr="000368B0">
        <w:rPr>
          <w:color w:val="000000"/>
        </w:rPr>
        <w:t xml:space="preserve">EBA tool to </w:t>
      </w:r>
      <w:r>
        <w:rPr>
          <w:color w:val="000000"/>
        </w:rPr>
        <w:t>P</w:t>
      </w:r>
      <w:r w:rsidRPr="000368B0">
        <w:rPr>
          <w:color w:val="000000"/>
        </w:rPr>
        <w:t>redictions</w:t>
      </w:r>
      <w:r>
        <w:rPr>
          <w:color w:val="000000"/>
        </w:rPr>
        <w:t xml:space="preserve"> and Planning</w:t>
      </w:r>
      <w:r w:rsidRPr="000368B0">
        <w:rPr>
          <w:color w:val="000000"/>
        </w:rPr>
        <w:t xml:space="preserve"> tool. Have students verbalize similarities and differences in groups before sharing with the class</w:t>
      </w:r>
    </w:p>
    <w:p w14:paraId="6D38B2D7" w14:textId="77777777" w:rsidR="00E36CE9" w:rsidRDefault="00E36CE9" w:rsidP="00E36CE9"/>
    <w:p w14:paraId="3331DFE9" w14:textId="77777777" w:rsidR="00E36CE9" w:rsidRDefault="00E36CE9" w:rsidP="00E36CE9">
      <w:pPr>
        <w:pStyle w:val="Heading3"/>
      </w:pPr>
      <w:r>
        <w:t xml:space="preserve">Modifications </w:t>
      </w:r>
      <w:r>
        <w:rPr>
          <w:color w:val="FF0000"/>
        </w:rPr>
        <w:t>(Accordion)</w:t>
      </w:r>
    </w:p>
    <w:p w14:paraId="1B67C696" w14:textId="77777777" w:rsidR="00E36CE9" w:rsidRDefault="00E36CE9" w:rsidP="00E36CE9"/>
    <w:p w14:paraId="020DE009" w14:textId="38537C5B" w:rsidR="002E2D59" w:rsidRDefault="00E36CE9" w:rsidP="00E36CE9">
      <w:pPr>
        <w:pStyle w:val="Heading3"/>
        <w:rPr>
          <w:color w:val="FF0000"/>
        </w:rPr>
      </w:pPr>
      <w:r w:rsidRPr="00D438F2">
        <w:t>Extending the Learning</w:t>
      </w:r>
      <w:r>
        <w:t xml:space="preserve"> </w:t>
      </w:r>
      <w:r>
        <w:rPr>
          <w:color w:val="FF0000"/>
        </w:rPr>
        <w:t>(Accordion)</w:t>
      </w:r>
    </w:p>
    <w:p w14:paraId="4E5A91FA" w14:textId="02745EEB" w:rsidR="005C3E09" w:rsidRPr="009D55A9" w:rsidRDefault="005C3E09" w:rsidP="005C3E09">
      <w:pPr>
        <w:pStyle w:val="ListParagraph"/>
        <w:numPr>
          <w:ilvl w:val="0"/>
          <w:numId w:val="64"/>
        </w:numPr>
        <w:spacing w:after="0"/>
        <w:ind w:left="360"/>
        <w:rPr>
          <w:b/>
          <w:sz w:val="28"/>
        </w:rPr>
      </w:pPr>
      <w:r w:rsidRPr="0043667D">
        <w:t xml:space="preserve">Have students make predictions and design investigations to see how the results of the investigation would change if they used different types of </w:t>
      </w:r>
      <w:r>
        <w:t>food.</w:t>
      </w:r>
    </w:p>
    <w:p w14:paraId="75D67590" w14:textId="77777777" w:rsidR="005C3E09" w:rsidRPr="005C3E09" w:rsidRDefault="005C3E09" w:rsidP="005C3E09"/>
    <w:sectPr w:rsidR="005C3E09" w:rsidRPr="005C3E09" w:rsidSect="00960864">
      <w:footerReference w:type="default" r:id="rId15"/>
      <w:pgSz w:w="12240" w:h="15840"/>
      <w:pgMar w:top="1440" w:right="1440" w:bottom="1440" w:left="1440" w:header="72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07E6000" w14:textId="77777777" w:rsidR="00532D08" w:rsidRDefault="00532D08" w:rsidP="00EC7FB3">
      <w:r>
        <w:separator/>
      </w:r>
    </w:p>
  </w:endnote>
  <w:endnote w:type="continuationSeparator" w:id="0">
    <w:p w14:paraId="45895166" w14:textId="77777777" w:rsidR="00532D08" w:rsidRDefault="00532D08" w:rsidP="00EC7F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00000001" w:usb1="08070000" w:usb2="00000010" w:usb3="00000000" w:csb0="00020000" w:csb1="00000000"/>
  </w:font>
  <w:font w:name="Calibri">
    <w:panose1 w:val="020F0502020204030204"/>
    <w:charset w:val="00"/>
    <w:family w:val="swiss"/>
    <w:pitch w:val="variable"/>
    <w:sig w:usb0="E1002AFF" w:usb1="C000ACFF" w:usb2="00000009" w:usb3="00000000" w:csb0="000001FF" w:csb1="00000000"/>
  </w:font>
  <w:font w:name="Helvetica Neue">
    <w:panose1 w:val="02000503000000020004"/>
    <w:charset w:val="00"/>
    <w:family w:val="auto"/>
    <w:pitch w:val="variable"/>
    <w:sig w:usb0="E50002FF" w:usb1="500079DB" w:usb2="00000010" w:usb3="00000000" w:csb0="00000001" w:csb1="00000000"/>
  </w:font>
  <w:font w:name="Lucida Grande">
    <w:altName w:val="Segoe UI"/>
    <w:panose1 w:val="020B0600040502020204"/>
    <w:charset w:val="00"/>
    <w:family w:val="swiss"/>
    <w:pitch w:val="variable"/>
    <w:sig w:usb0="E1000AEF" w:usb1="5000A1FF" w:usb2="00000000" w:usb3="00000000" w:csb0="000001BF" w:csb1="00000000"/>
  </w:font>
  <w:font w:name="New York">
    <w:panose1 w:val="020B0604020202020204"/>
    <w:charset w:val="4D"/>
    <w:family w:val="roman"/>
    <w:notTrueType/>
    <w:pitch w:val="variable"/>
    <w:sig w:usb0="00000003" w:usb1="00000000" w:usb2="00000000" w:usb3="00000000" w:csb0="00000001" w:csb1="00000000"/>
  </w:font>
  <w:font w:name="Times">
    <w:panose1 w:val="00000500000000020000"/>
    <w:charset w:val="00"/>
    <w:family w:val="auto"/>
    <w:pitch w:val="variable"/>
    <w:sig w:usb0="E00002FF" w:usb1="5000205A"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74D7DC" w14:textId="77777777" w:rsidR="0054485E" w:rsidRDefault="0054485E" w:rsidP="004E164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389D1DC" w14:textId="77777777" w:rsidR="0054485E" w:rsidRDefault="0054485E" w:rsidP="007340AB">
    <w:pPr>
      <w:pStyle w:val="Footer"/>
      <w:ind w:right="360"/>
      <w:rPr>
        <w:rStyle w:val="PageNumber"/>
      </w:rPr>
    </w:pPr>
  </w:p>
  <w:p w14:paraId="6944D4F0" w14:textId="77777777" w:rsidR="0054485E" w:rsidRDefault="0054485E" w:rsidP="00EC7FB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8BBA9D" w14:textId="072F90C6" w:rsidR="0054485E" w:rsidRPr="00C63D29" w:rsidRDefault="0054485E" w:rsidP="00FB3A56">
    <w:pPr>
      <w:pStyle w:val="Footer"/>
      <w:spacing w:after="0"/>
      <w:jc w:val="right"/>
      <w:rPr>
        <w:i/>
        <w:color w:val="000000" w:themeColor="text1"/>
        <w:sz w:val="16"/>
        <w:szCs w:val="16"/>
      </w:rPr>
    </w:pPr>
    <w:r w:rsidRPr="00C63D29">
      <w:rPr>
        <w:i/>
        <w:color w:val="000000" w:themeColor="text1"/>
        <w:sz w:val="16"/>
        <w:szCs w:val="16"/>
      </w:rPr>
      <w:t>Decomposers Unit, Lesson 3</w:t>
    </w:r>
  </w:p>
  <w:p w14:paraId="4883096D" w14:textId="77777777" w:rsidR="0054485E" w:rsidRPr="00FB3A56" w:rsidRDefault="0054485E" w:rsidP="00FB3A56">
    <w:pPr>
      <w:pStyle w:val="Footer"/>
      <w:spacing w:after="0"/>
      <w:jc w:val="right"/>
      <w:rPr>
        <w:color w:val="000000" w:themeColor="text1"/>
        <w:sz w:val="16"/>
        <w:szCs w:val="16"/>
      </w:rPr>
    </w:pPr>
    <w:r w:rsidRPr="00F538F4">
      <w:rPr>
        <w:color w:val="000000" w:themeColor="text1"/>
        <w:sz w:val="16"/>
        <w:szCs w:val="16"/>
      </w:rPr>
      <w:fldChar w:fldCharType="begin"/>
    </w:r>
    <w:r w:rsidRPr="00F538F4">
      <w:rPr>
        <w:color w:val="000000" w:themeColor="text1"/>
        <w:sz w:val="16"/>
        <w:szCs w:val="16"/>
      </w:rPr>
      <w:instrText xml:space="preserve"> PAGE  \* MERGEFORMAT </w:instrText>
    </w:r>
    <w:r w:rsidRPr="00F538F4">
      <w:rPr>
        <w:color w:val="000000" w:themeColor="text1"/>
        <w:sz w:val="16"/>
        <w:szCs w:val="16"/>
      </w:rPr>
      <w:fldChar w:fldCharType="separate"/>
    </w:r>
    <w:r>
      <w:rPr>
        <w:noProof/>
        <w:color w:val="000000" w:themeColor="text1"/>
        <w:sz w:val="16"/>
        <w:szCs w:val="16"/>
      </w:rPr>
      <w:t>4</w:t>
    </w:r>
    <w:r w:rsidRPr="00F538F4">
      <w:rPr>
        <w:color w:val="000000" w:themeColor="text1"/>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DF1FD7" w14:textId="18760937" w:rsidR="0054485E" w:rsidRPr="00141003" w:rsidRDefault="0054485E" w:rsidP="00FB3A56">
    <w:pPr>
      <w:pStyle w:val="Footer"/>
      <w:spacing w:after="0"/>
      <w:jc w:val="right"/>
      <w:rPr>
        <w:i/>
        <w:color w:val="000000" w:themeColor="text1"/>
        <w:sz w:val="16"/>
        <w:szCs w:val="16"/>
      </w:rPr>
    </w:pPr>
    <w:r>
      <w:rPr>
        <w:i/>
        <w:noProof/>
      </w:rPr>
      <w:drawing>
        <wp:anchor distT="0" distB="0" distL="114300" distR="114300" simplePos="0" relativeHeight="251675648" behindDoc="0" locked="0" layoutInCell="1" allowOverlap="1" wp14:anchorId="53432F8F" wp14:editId="53846A5F">
          <wp:simplePos x="0" y="0"/>
          <wp:positionH relativeFrom="margin">
            <wp:posOffset>0</wp:posOffset>
          </wp:positionH>
          <wp:positionV relativeFrom="paragraph">
            <wp:posOffset>0</wp:posOffset>
          </wp:positionV>
          <wp:extent cx="1596602" cy="362136"/>
          <wp:effectExtent l="0" t="0" r="3810" b="0"/>
          <wp:wrapNone/>
          <wp:docPr id="8" name="Picture 8" descr="Macintosh HD:Users:hannahmiller:Dropbox:2 CTIME2 General:2.2 Curriculum Development:2.2.2 Media and Images:1 From Craig:Logos:New Logos with space 3.30.15:Carbon TIME 1 line smal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HD:Users:hannahmiller:Dropbox:2 CTIME2 General:2.2 Curriculum Development:2.2.2 Media and Images:1 From Craig:Logos:New Logos with space 3.30.15:Carbon TIME 1 line small.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96602" cy="362136"/>
                  </a:xfrm>
                  <a:prstGeom prst="rect">
                    <a:avLst/>
                  </a:prstGeom>
                  <a:noFill/>
                  <a:ln>
                    <a:noFill/>
                  </a:ln>
                  <a:extLs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14:sizeRelH relativeFrom="page">
            <wp14:pctWidth>0</wp14:pctWidth>
          </wp14:sizeRelH>
          <wp14:sizeRelV relativeFrom="page">
            <wp14:pctHeight>0</wp14:pctHeight>
          </wp14:sizeRelV>
        </wp:anchor>
      </w:drawing>
    </w:r>
    <w:r>
      <w:tab/>
    </w:r>
    <w:r w:rsidRPr="00141003">
      <w:rPr>
        <w:i/>
        <w:color w:val="000000" w:themeColor="text1"/>
        <w:sz w:val="16"/>
        <w:szCs w:val="16"/>
      </w:rPr>
      <w:t>Decomposers Unit, Lesson 3</w:t>
    </w:r>
  </w:p>
  <w:p w14:paraId="1DD54703" w14:textId="77777777" w:rsidR="0054485E" w:rsidRPr="00141003" w:rsidRDefault="0054485E" w:rsidP="00FB3A56">
    <w:pPr>
      <w:pStyle w:val="Footer"/>
      <w:spacing w:after="0"/>
      <w:jc w:val="right"/>
      <w:rPr>
        <w:i/>
        <w:color w:val="000000" w:themeColor="text1"/>
        <w:sz w:val="16"/>
        <w:szCs w:val="16"/>
      </w:rPr>
    </w:pPr>
    <w:r w:rsidRPr="00141003">
      <w:rPr>
        <w:i/>
        <w:color w:val="000000" w:themeColor="text1"/>
        <w:sz w:val="16"/>
        <w:szCs w:val="16"/>
      </w:rPr>
      <w:t>Carbon: Transformations in Matter and Energy 2019</w:t>
    </w:r>
  </w:p>
  <w:p w14:paraId="1A11F1A5" w14:textId="77777777" w:rsidR="0054485E" w:rsidRPr="00141003" w:rsidRDefault="0054485E" w:rsidP="00FB3A56">
    <w:pPr>
      <w:pStyle w:val="Footer"/>
      <w:tabs>
        <w:tab w:val="clear" w:pos="4320"/>
        <w:tab w:val="clear" w:pos="8640"/>
        <w:tab w:val="left" w:pos="8160"/>
      </w:tabs>
      <w:jc w:val="right"/>
      <w:rPr>
        <w:color w:val="000000" w:themeColor="text1"/>
      </w:rPr>
    </w:pPr>
    <w:r w:rsidRPr="00141003">
      <w:rPr>
        <w:i/>
        <w:color w:val="000000" w:themeColor="text1"/>
        <w:sz w:val="16"/>
        <w:szCs w:val="16"/>
      </w:rPr>
      <w:t>Michigan State University</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B8AE9E" w14:textId="6459FAD2" w:rsidR="0054485E" w:rsidRPr="002E2D59" w:rsidRDefault="0054485E" w:rsidP="00960864">
    <w:pPr>
      <w:pStyle w:val="Footer"/>
      <w:spacing w:after="0"/>
      <w:jc w:val="right"/>
      <w:rPr>
        <w:i/>
        <w:color w:val="000000" w:themeColor="text1"/>
        <w:sz w:val="16"/>
        <w:szCs w:val="16"/>
      </w:rPr>
    </w:pPr>
    <w:r w:rsidRPr="002E2D59">
      <w:rPr>
        <w:i/>
        <w:color w:val="000000" w:themeColor="text1"/>
        <w:sz w:val="16"/>
        <w:szCs w:val="16"/>
      </w:rPr>
      <w:t>Decomposers Unit, Lesson 3</w:t>
    </w:r>
  </w:p>
  <w:p w14:paraId="470F8BA3" w14:textId="77777777" w:rsidR="0054485E" w:rsidRPr="00960864" w:rsidRDefault="0054485E" w:rsidP="00960864">
    <w:pPr>
      <w:pStyle w:val="Footer"/>
      <w:spacing w:after="0"/>
      <w:jc w:val="right"/>
      <w:rPr>
        <w:color w:val="000000" w:themeColor="text1"/>
        <w:sz w:val="16"/>
        <w:szCs w:val="16"/>
      </w:rPr>
    </w:pPr>
    <w:r w:rsidRPr="00F538F4">
      <w:rPr>
        <w:color w:val="000000" w:themeColor="text1"/>
        <w:sz w:val="16"/>
        <w:szCs w:val="16"/>
      </w:rPr>
      <w:fldChar w:fldCharType="begin"/>
    </w:r>
    <w:r w:rsidRPr="00F538F4">
      <w:rPr>
        <w:color w:val="000000" w:themeColor="text1"/>
        <w:sz w:val="16"/>
        <w:szCs w:val="16"/>
      </w:rPr>
      <w:instrText xml:space="preserve"> PAGE  \* MERGEFORMAT </w:instrText>
    </w:r>
    <w:r w:rsidRPr="00F538F4">
      <w:rPr>
        <w:color w:val="000000" w:themeColor="text1"/>
        <w:sz w:val="16"/>
        <w:szCs w:val="16"/>
      </w:rPr>
      <w:fldChar w:fldCharType="separate"/>
    </w:r>
    <w:r>
      <w:rPr>
        <w:noProof/>
        <w:color w:val="000000" w:themeColor="text1"/>
        <w:sz w:val="16"/>
        <w:szCs w:val="16"/>
      </w:rPr>
      <w:t>5</w:t>
    </w:r>
    <w:r w:rsidRPr="00F538F4">
      <w:rPr>
        <w:color w:val="000000" w:themeColor="text1"/>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63040BC" w14:textId="77777777" w:rsidR="00532D08" w:rsidRDefault="00532D08" w:rsidP="00EC7FB3">
      <w:r>
        <w:separator/>
      </w:r>
    </w:p>
  </w:footnote>
  <w:footnote w:type="continuationSeparator" w:id="0">
    <w:p w14:paraId="7ADFDFCE" w14:textId="77777777" w:rsidR="00532D08" w:rsidRDefault="00532D08" w:rsidP="00EC7F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61D686" w14:textId="77777777" w:rsidR="000D7389" w:rsidRDefault="000D738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1E56D5" w14:textId="77777777" w:rsidR="000D7389" w:rsidRDefault="000D738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1FF5F1" w14:textId="77777777" w:rsidR="000D7389" w:rsidRDefault="000D738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DE70FB"/>
    <w:multiLevelType w:val="hybridMultilevel"/>
    <w:tmpl w:val="592C78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293942"/>
    <w:multiLevelType w:val="multilevel"/>
    <w:tmpl w:val="C5C48C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31622FC"/>
    <w:multiLevelType w:val="hybridMultilevel"/>
    <w:tmpl w:val="B95A433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65F26DD"/>
    <w:multiLevelType w:val="hybridMultilevel"/>
    <w:tmpl w:val="28826C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DF5FF5"/>
    <w:multiLevelType w:val="hybridMultilevel"/>
    <w:tmpl w:val="E43A2152"/>
    <w:lvl w:ilvl="0" w:tplc="0F9637E2">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76724B"/>
    <w:multiLevelType w:val="hybridMultilevel"/>
    <w:tmpl w:val="F7C29900"/>
    <w:lvl w:ilvl="0" w:tplc="997496F0">
      <w:start w:val="1"/>
      <w:numFmt w:val="decimal"/>
      <w:lvlText w:val="%1."/>
      <w:lvlJc w:val="left"/>
      <w:pPr>
        <w:ind w:left="360" w:hanging="360"/>
      </w:pPr>
      <w:rPr>
        <w:rFonts w:hint="default"/>
        <w:b/>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8D4232"/>
    <w:multiLevelType w:val="hybridMultilevel"/>
    <w:tmpl w:val="D7D24E6C"/>
    <w:lvl w:ilvl="0" w:tplc="11B84642">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FC95095"/>
    <w:multiLevelType w:val="hybridMultilevel"/>
    <w:tmpl w:val="544083C4"/>
    <w:lvl w:ilvl="0" w:tplc="0F9637E2">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6B18ED"/>
    <w:multiLevelType w:val="hybridMultilevel"/>
    <w:tmpl w:val="EE42EB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DE70E8"/>
    <w:multiLevelType w:val="hybridMultilevel"/>
    <w:tmpl w:val="9EBE7F9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7107F5C"/>
    <w:multiLevelType w:val="hybridMultilevel"/>
    <w:tmpl w:val="1F22DA42"/>
    <w:lvl w:ilvl="0" w:tplc="04090001">
      <w:start w:val="1"/>
      <w:numFmt w:val="bullet"/>
      <w:lvlText w:val=""/>
      <w:lvlJc w:val="left"/>
      <w:pPr>
        <w:ind w:left="540" w:hanging="360"/>
      </w:pPr>
      <w:rPr>
        <w:rFonts w:ascii="Symbol" w:hAnsi="Symbol" w:hint="default"/>
      </w:rPr>
    </w:lvl>
    <w:lvl w:ilvl="1" w:tplc="04090003" w:tentative="1">
      <w:start w:val="1"/>
      <w:numFmt w:val="bullet"/>
      <w:lvlText w:val="o"/>
      <w:lvlJc w:val="left"/>
      <w:pPr>
        <w:ind w:left="1260" w:hanging="360"/>
      </w:pPr>
      <w:rPr>
        <w:rFonts w:ascii="Courier New" w:hAnsi="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11" w15:restartNumberingAfterBreak="0">
    <w:nsid w:val="1A171D56"/>
    <w:multiLevelType w:val="hybridMultilevel"/>
    <w:tmpl w:val="4C4A1128"/>
    <w:lvl w:ilvl="0" w:tplc="DC4A8EC2">
      <w:start w:val="1"/>
      <w:numFmt w:val="bullet"/>
      <w:lvlText w:val=""/>
      <w:lvlJc w:val="left"/>
      <w:pPr>
        <w:ind w:left="1080" w:hanging="360"/>
      </w:pPr>
      <w:rPr>
        <w:rFonts w:ascii="Symbol" w:hAnsi="Symbol" w:hint="default"/>
        <w:b w:val="0"/>
        <w:bCs w:val="0"/>
        <w:i w:val="0"/>
        <w:iCs w:val="0"/>
        <w:sz w:val="24"/>
        <w:szCs w:val="24"/>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C005FAE"/>
    <w:multiLevelType w:val="hybridMultilevel"/>
    <w:tmpl w:val="E7F40FA2"/>
    <w:lvl w:ilvl="0" w:tplc="0F9637E2">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1CF81305"/>
    <w:multiLevelType w:val="hybridMultilevel"/>
    <w:tmpl w:val="AB00B9F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1DDB0F36"/>
    <w:multiLevelType w:val="hybridMultilevel"/>
    <w:tmpl w:val="8BAA97C2"/>
    <w:lvl w:ilvl="0" w:tplc="0F9637E2">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7653B2"/>
    <w:multiLevelType w:val="hybridMultilevel"/>
    <w:tmpl w:val="AF7A639E"/>
    <w:lvl w:ilvl="0" w:tplc="2C3A05E6">
      <w:start w:val="1"/>
      <w:numFmt w:val="bullet"/>
      <w:lvlText w:val=""/>
      <w:lvlJc w:val="left"/>
      <w:pPr>
        <w:ind w:left="360" w:hanging="360"/>
      </w:pPr>
      <w:rPr>
        <w:rFonts w:ascii="Symbol" w:hAnsi="Symbol" w:hint="default"/>
        <w:b w:val="0"/>
        <w:color w:val="auto"/>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7D1470C"/>
    <w:multiLevelType w:val="hybridMultilevel"/>
    <w:tmpl w:val="A330DF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B3848BA"/>
    <w:multiLevelType w:val="hybridMultilevel"/>
    <w:tmpl w:val="84CE47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BAC31F8"/>
    <w:multiLevelType w:val="hybridMultilevel"/>
    <w:tmpl w:val="4D1222D4"/>
    <w:lvl w:ilvl="0" w:tplc="0F9637E2">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E7D3682"/>
    <w:multiLevelType w:val="hybridMultilevel"/>
    <w:tmpl w:val="A24CB3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038122D"/>
    <w:multiLevelType w:val="hybridMultilevel"/>
    <w:tmpl w:val="F3FE1A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1D97D45"/>
    <w:multiLevelType w:val="hybridMultilevel"/>
    <w:tmpl w:val="B4781100"/>
    <w:lvl w:ilvl="0" w:tplc="0F9637E2">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26C0A18"/>
    <w:multiLevelType w:val="hybridMultilevel"/>
    <w:tmpl w:val="CB0E84DC"/>
    <w:lvl w:ilvl="0" w:tplc="657A671E">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52A50F5"/>
    <w:multiLevelType w:val="hybridMultilevel"/>
    <w:tmpl w:val="19424CA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36297E04"/>
    <w:multiLevelType w:val="hybridMultilevel"/>
    <w:tmpl w:val="67B026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917617A"/>
    <w:multiLevelType w:val="hybridMultilevel"/>
    <w:tmpl w:val="03122384"/>
    <w:lvl w:ilvl="0" w:tplc="997496F0">
      <w:start w:val="1"/>
      <w:numFmt w:val="decimal"/>
      <w:lvlText w:val="%1."/>
      <w:lvlJc w:val="left"/>
      <w:pPr>
        <w:ind w:left="360" w:hanging="360"/>
      </w:pPr>
      <w:rPr>
        <w:b/>
        <w:color w:val="auto"/>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3C2349C8"/>
    <w:multiLevelType w:val="hybridMultilevel"/>
    <w:tmpl w:val="6EE247D2"/>
    <w:lvl w:ilvl="0" w:tplc="04090001">
      <w:start w:val="1"/>
      <w:numFmt w:val="bullet"/>
      <w:lvlText w:val=""/>
      <w:lvlJc w:val="left"/>
      <w:pPr>
        <w:ind w:left="702" w:hanging="360"/>
      </w:pPr>
      <w:rPr>
        <w:rFonts w:ascii="Symbol" w:hAnsi="Symbol" w:hint="default"/>
      </w:rPr>
    </w:lvl>
    <w:lvl w:ilvl="1" w:tplc="04090003" w:tentative="1">
      <w:start w:val="1"/>
      <w:numFmt w:val="bullet"/>
      <w:lvlText w:val="o"/>
      <w:lvlJc w:val="left"/>
      <w:pPr>
        <w:ind w:left="1422" w:hanging="360"/>
      </w:pPr>
      <w:rPr>
        <w:rFonts w:ascii="Courier New" w:hAnsi="Courier New" w:cs="Courier New" w:hint="default"/>
      </w:rPr>
    </w:lvl>
    <w:lvl w:ilvl="2" w:tplc="04090005" w:tentative="1">
      <w:start w:val="1"/>
      <w:numFmt w:val="bullet"/>
      <w:lvlText w:val=""/>
      <w:lvlJc w:val="left"/>
      <w:pPr>
        <w:ind w:left="2142" w:hanging="360"/>
      </w:pPr>
      <w:rPr>
        <w:rFonts w:ascii="Wingdings" w:hAnsi="Wingdings" w:hint="default"/>
      </w:rPr>
    </w:lvl>
    <w:lvl w:ilvl="3" w:tplc="04090001" w:tentative="1">
      <w:start w:val="1"/>
      <w:numFmt w:val="bullet"/>
      <w:lvlText w:val=""/>
      <w:lvlJc w:val="left"/>
      <w:pPr>
        <w:ind w:left="2862" w:hanging="360"/>
      </w:pPr>
      <w:rPr>
        <w:rFonts w:ascii="Symbol" w:hAnsi="Symbol" w:hint="default"/>
      </w:rPr>
    </w:lvl>
    <w:lvl w:ilvl="4" w:tplc="04090003" w:tentative="1">
      <w:start w:val="1"/>
      <w:numFmt w:val="bullet"/>
      <w:lvlText w:val="o"/>
      <w:lvlJc w:val="left"/>
      <w:pPr>
        <w:ind w:left="3582" w:hanging="360"/>
      </w:pPr>
      <w:rPr>
        <w:rFonts w:ascii="Courier New" w:hAnsi="Courier New" w:cs="Courier New" w:hint="default"/>
      </w:rPr>
    </w:lvl>
    <w:lvl w:ilvl="5" w:tplc="04090005" w:tentative="1">
      <w:start w:val="1"/>
      <w:numFmt w:val="bullet"/>
      <w:lvlText w:val=""/>
      <w:lvlJc w:val="left"/>
      <w:pPr>
        <w:ind w:left="4302" w:hanging="360"/>
      </w:pPr>
      <w:rPr>
        <w:rFonts w:ascii="Wingdings" w:hAnsi="Wingdings" w:hint="default"/>
      </w:rPr>
    </w:lvl>
    <w:lvl w:ilvl="6" w:tplc="04090001" w:tentative="1">
      <w:start w:val="1"/>
      <w:numFmt w:val="bullet"/>
      <w:lvlText w:val=""/>
      <w:lvlJc w:val="left"/>
      <w:pPr>
        <w:ind w:left="5022" w:hanging="360"/>
      </w:pPr>
      <w:rPr>
        <w:rFonts w:ascii="Symbol" w:hAnsi="Symbol" w:hint="default"/>
      </w:rPr>
    </w:lvl>
    <w:lvl w:ilvl="7" w:tplc="04090003" w:tentative="1">
      <w:start w:val="1"/>
      <w:numFmt w:val="bullet"/>
      <w:lvlText w:val="o"/>
      <w:lvlJc w:val="left"/>
      <w:pPr>
        <w:ind w:left="5742" w:hanging="360"/>
      </w:pPr>
      <w:rPr>
        <w:rFonts w:ascii="Courier New" w:hAnsi="Courier New" w:cs="Courier New" w:hint="default"/>
      </w:rPr>
    </w:lvl>
    <w:lvl w:ilvl="8" w:tplc="04090005" w:tentative="1">
      <w:start w:val="1"/>
      <w:numFmt w:val="bullet"/>
      <w:lvlText w:val=""/>
      <w:lvlJc w:val="left"/>
      <w:pPr>
        <w:ind w:left="6462" w:hanging="360"/>
      </w:pPr>
      <w:rPr>
        <w:rFonts w:ascii="Wingdings" w:hAnsi="Wingdings" w:hint="default"/>
      </w:rPr>
    </w:lvl>
  </w:abstractNum>
  <w:abstractNum w:abstractNumId="27" w15:restartNumberingAfterBreak="0">
    <w:nsid w:val="3CAB226B"/>
    <w:multiLevelType w:val="hybridMultilevel"/>
    <w:tmpl w:val="CAC6B2D0"/>
    <w:lvl w:ilvl="0" w:tplc="0409000F">
      <w:start w:val="1"/>
      <w:numFmt w:val="bullet"/>
      <w:lvlText w:val=""/>
      <w:lvlJc w:val="left"/>
      <w:pPr>
        <w:ind w:left="720" w:hanging="360"/>
      </w:pPr>
      <w:rPr>
        <w:rFonts w:ascii="Symbol" w:hAnsi="Symbol"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8" w15:restartNumberingAfterBreak="0">
    <w:nsid w:val="3D565A2F"/>
    <w:multiLevelType w:val="hybridMultilevel"/>
    <w:tmpl w:val="E97254F2"/>
    <w:lvl w:ilvl="0" w:tplc="0F9637E2">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E0E594F"/>
    <w:multiLevelType w:val="hybridMultilevel"/>
    <w:tmpl w:val="CC4656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EF33542"/>
    <w:multiLevelType w:val="hybridMultilevel"/>
    <w:tmpl w:val="EF842F06"/>
    <w:lvl w:ilvl="0" w:tplc="0F9637E2">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0F81FFA"/>
    <w:multiLevelType w:val="hybridMultilevel"/>
    <w:tmpl w:val="D9343A5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41A46DEC"/>
    <w:multiLevelType w:val="hybridMultilevel"/>
    <w:tmpl w:val="756C3D4E"/>
    <w:lvl w:ilvl="0" w:tplc="04090001">
      <w:start w:val="1"/>
      <w:numFmt w:val="bullet"/>
      <w:lvlText w:val=""/>
      <w:lvlJc w:val="left"/>
      <w:pPr>
        <w:ind w:left="702" w:hanging="360"/>
      </w:pPr>
      <w:rPr>
        <w:rFonts w:ascii="Symbol" w:hAnsi="Symbol" w:hint="default"/>
      </w:rPr>
    </w:lvl>
    <w:lvl w:ilvl="1" w:tplc="04090003" w:tentative="1">
      <w:start w:val="1"/>
      <w:numFmt w:val="bullet"/>
      <w:lvlText w:val="o"/>
      <w:lvlJc w:val="left"/>
      <w:pPr>
        <w:ind w:left="1422" w:hanging="360"/>
      </w:pPr>
      <w:rPr>
        <w:rFonts w:ascii="Courier New" w:hAnsi="Courier New" w:cs="Courier New" w:hint="default"/>
      </w:rPr>
    </w:lvl>
    <w:lvl w:ilvl="2" w:tplc="04090005" w:tentative="1">
      <w:start w:val="1"/>
      <w:numFmt w:val="bullet"/>
      <w:lvlText w:val=""/>
      <w:lvlJc w:val="left"/>
      <w:pPr>
        <w:ind w:left="2142" w:hanging="360"/>
      </w:pPr>
      <w:rPr>
        <w:rFonts w:ascii="Wingdings" w:hAnsi="Wingdings" w:hint="default"/>
      </w:rPr>
    </w:lvl>
    <w:lvl w:ilvl="3" w:tplc="04090001" w:tentative="1">
      <w:start w:val="1"/>
      <w:numFmt w:val="bullet"/>
      <w:lvlText w:val=""/>
      <w:lvlJc w:val="left"/>
      <w:pPr>
        <w:ind w:left="2862" w:hanging="360"/>
      </w:pPr>
      <w:rPr>
        <w:rFonts w:ascii="Symbol" w:hAnsi="Symbol" w:hint="default"/>
      </w:rPr>
    </w:lvl>
    <w:lvl w:ilvl="4" w:tplc="04090003" w:tentative="1">
      <w:start w:val="1"/>
      <w:numFmt w:val="bullet"/>
      <w:lvlText w:val="o"/>
      <w:lvlJc w:val="left"/>
      <w:pPr>
        <w:ind w:left="3582" w:hanging="360"/>
      </w:pPr>
      <w:rPr>
        <w:rFonts w:ascii="Courier New" w:hAnsi="Courier New" w:cs="Courier New" w:hint="default"/>
      </w:rPr>
    </w:lvl>
    <w:lvl w:ilvl="5" w:tplc="04090005" w:tentative="1">
      <w:start w:val="1"/>
      <w:numFmt w:val="bullet"/>
      <w:lvlText w:val=""/>
      <w:lvlJc w:val="left"/>
      <w:pPr>
        <w:ind w:left="4302" w:hanging="360"/>
      </w:pPr>
      <w:rPr>
        <w:rFonts w:ascii="Wingdings" w:hAnsi="Wingdings" w:hint="default"/>
      </w:rPr>
    </w:lvl>
    <w:lvl w:ilvl="6" w:tplc="04090001" w:tentative="1">
      <w:start w:val="1"/>
      <w:numFmt w:val="bullet"/>
      <w:lvlText w:val=""/>
      <w:lvlJc w:val="left"/>
      <w:pPr>
        <w:ind w:left="5022" w:hanging="360"/>
      </w:pPr>
      <w:rPr>
        <w:rFonts w:ascii="Symbol" w:hAnsi="Symbol" w:hint="default"/>
      </w:rPr>
    </w:lvl>
    <w:lvl w:ilvl="7" w:tplc="04090003" w:tentative="1">
      <w:start w:val="1"/>
      <w:numFmt w:val="bullet"/>
      <w:lvlText w:val="o"/>
      <w:lvlJc w:val="left"/>
      <w:pPr>
        <w:ind w:left="5742" w:hanging="360"/>
      </w:pPr>
      <w:rPr>
        <w:rFonts w:ascii="Courier New" w:hAnsi="Courier New" w:cs="Courier New" w:hint="default"/>
      </w:rPr>
    </w:lvl>
    <w:lvl w:ilvl="8" w:tplc="04090005" w:tentative="1">
      <w:start w:val="1"/>
      <w:numFmt w:val="bullet"/>
      <w:lvlText w:val=""/>
      <w:lvlJc w:val="left"/>
      <w:pPr>
        <w:ind w:left="6462" w:hanging="360"/>
      </w:pPr>
      <w:rPr>
        <w:rFonts w:ascii="Wingdings" w:hAnsi="Wingdings" w:hint="default"/>
      </w:rPr>
    </w:lvl>
  </w:abstractNum>
  <w:abstractNum w:abstractNumId="33" w15:restartNumberingAfterBreak="0">
    <w:nsid w:val="440531A9"/>
    <w:multiLevelType w:val="hybridMultilevel"/>
    <w:tmpl w:val="1D127F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577368D"/>
    <w:multiLevelType w:val="hybridMultilevel"/>
    <w:tmpl w:val="16842CD6"/>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46CB1582"/>
    <w:multiLevelType w:val="hybridMultilevel"/>
    <w:tmpl w:val="95FE9D84"/>
    <w:lvl w:ilvl="0" w:tplc="997496F0">
      <w:start w:val="1"/>
      <w:numFmt w:val="decimal"/>
      <w:lvlText w:val="%1."/>
      <w:lvlJc w:val="left"/>
      <w:pPr>
        <w:ind w:left="360" w:hanging="360"/>
      </w:pPr>
      <w:rPr>
        <w:rFonts w:hint="default"/>
        <w:b/>
        <w:color w:val="auto"/>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79025E0"/>
    <w:multiLevelType w:val="hybridMultilevel"/>
    <w:tmpl w:val="5F36184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48F23844"/>
    <w:multiLevelType w:val="hybridMultilevel"/>
    <w:tmpl w:val="ACF499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B1D55DB"/>
    <w:multiLevelType w:val="hybridMultilevel"/>
    <w:tmpl w:val="ECDE84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CEB1516"/>
    <w:multiLevelType w:val="hybridMultilevel"/>
    <w:tmpl w:val="2BCECDD6"/>
    <w:lvl w:ilvl="0" w:tplc="FFFFFFFF">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E6A01FF"/>
    <w:multiLevelType w:val="hybridMultilevel"/>
    <w:tmpl w:val="800E34D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504105D5"/>
    <w:multiLevelType w:val="hybridMultilevel"/>
    <w:tmpl w:val="6144E3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24973A1"/>
    <w:multiLevelType w:val="hybridMultilevel"/>
    <w:tmpl w:val="81B09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677523D"/>
    <w:multiLevelType w:val="hybridMultilevel"/>
    <w:tmpl w:val="4E687662"/>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4" w15:restartNumberingAfterBreak="0">
    <w:nsid w:val="584110A2"/>
    <w:multiLevelType w:val="hybridMultilevel"/>
    <w:tmpl w:val="FC20F7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9F272B6"/>
    <w:multiLevelType w:val="hybridMultilevel"/>
    <w:tmpl w:val="EF38BFF4"/>
    <w:lvl w:ilvl="0" w:tplc="FFFFFFFF">
      <w:start w:val="1"/>
      <w:numFmt w:val="bullet"/>
      <w:lvlText w:val=""/>
      <w:lvlJc w:val="left"/>
      <w:pPr>
        <w:ind w:left="450" w:hanging="360"/>
      </w:pPr>
      <w:rPr>
        <w:rFonts w:ascii="Symbol" w:hAnsi="Symbol" w:hint="default"/>
      </w:rPr>
    </w:lvl>
    <w:lvl w:ilvl="1" w:tplc="04090003" w:tentative="1">
      <w:start w:val="1"/>
      <w:numFmt w:val="bullet"/>
      <w:lvlText w:val="o"/>
      <w:lvlJc w:val="left"/>
      <w:pPr>
        <w:ind w:left="1170" w:hanging="360"/>
      </w:pPr>
      <w:rPr>
        <w:rFonts w:ascii="Courier New" w:hAnsi="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46" w15:restartNumberingAfterBreak="0">
    <w:nsid w:val="5E33140E"/>
    <w:multiLevelType w:val="hybridMultilevel"/>
    <w:tmpl w:val="03FC12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F5E746C"/>
    <w:multiLevelType w:val="hybridMultilevel"/>
    <w:tmpl w:val="CC94E5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08C1F95"/>
    <w:multiLevelType w:val="hybridMultilevel"/>
    <w:tmpl w:val="3E06E9D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2C738FD"/>
    <w:multiLevelType w:val="hybridMultilevel"/>
    <w:tmpl w:val="16FACEF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0" w15:restartNumberingAfterBreak="0">
    <w:nsid w:val="6C43081F"/>
    <w:multiLevelType w:val="multilevel"/>
    <w:tmpl w:val="4A6C980A"/>
    <w:lvl w:ilvl="0">
      <w:start w:val="1"/>
      <w:numFmt w:val="decimal"/>
      <w:lvlText w:val="%1."/>
      <w:lvlJc w:val="left"/>
      <w:pPr>
        <w:ind w:left="360" w:hanging="360"/>
      </w:pPr>
      <w:rPr>
        <w:b/>
      </w:rPr>
    </w:lvl>
    <w:lvl w:ilvl="1">
      <w:start w:val="4"/>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51" w15:restartNumberingAfterBreak="0">
    <w:nsid w:val="6D896B60"/>
    <w:multiLevelType w:val="hybridMultilevel"/>
    <w:tmpl w:val="CB5E737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2" w15:restartNumberingAfterBreak="0">
    <w:nsid w:val="6D8F4956"/>
    <w:multiLevelType w:val="hybridMultilevel"/>
    <w:tmpl w:val="1E949080"/>
    <w:lvl w:ilvl="0" w:tplc="F45E5642">
      <w:start w:val="1"/>
      <w:numFmt w:val="bullet"/>
      <w:lvlText w:val=""/>
      <w:lvlJc w:val="left"/>
      <w:pPr>
        <w:ind w:left="720" w:hanging="360"/>
      </w:pPr>
      <w:rPr>
        <w:rFonts w:ascii="Symbol" w:hAnsi="Symbol" w:hint="default"/>
        <w:b w:val="0"/>
        <w:color w:val="auto"/>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3" w15:restartNumberingAfterBreak="0">
    <w:nsid w:val="6DA06BF7"/>
    <w:multiLevelType w:val="hybridMultilevel"/>
    <w:tmpl w:val="225EE320"/>
    <w:lvl w:ilvl="0" w:tplc="04090001">
      <w:start w:val="1"/>
      <w:numFmt w:val="bullet"/>
      <w:lvlText w:val=""/>
      <w:lvlJc w:val="left"/>
      <w:pPr>
        <w:ind w:left="450" w:hanging="360"/>
      </w:pPr>
      <w:rPr>
        <w:rFonts w:ascii="Symbol" w:hAnsi="Symbol" w:hint="default"/>
        <w:b w:val="0"/>
      </w:rPr>
    </w:lvl>
    <w:lvl w:ilvl="1" w:tplc="04090003" w:tentative="1">
      <w:start w:val="1"/>
      <w:numFmt w:val="lowerLetter"/>
      <w:lvlText w:val="%2."/>
      <w:lvlJc w:val="left"/>
      <w:pPr>
        <w:tabs>
          <w:tab w:val="num" w:pos="1170"/>
        </w:tabs>
        <w:ind w:left="1170" w:hanging="360"/>
      </w:pPr>
    </w:lvl>
    <w:lvl w:ilvl="2" w:tplc="04090005" w:tentative="1">
      <w:start w:val="1"/>
      <w:numFmt w:val="lowerRoman"/>
      <w:lvlText w:val="%3."/>
      <w:lvlJc w:val="right"/>
      <w:pPr>
        <w:tabs>
          <w:tab w:val="num" w:pos="1890"/>
        </w:tabs>
        <w:ind w:left="1890" w:hanging="180"/>
      </w:pPr>
    </w:lvl>
    <w:lvl w:ilvl="3" w:tplc="04090001" w:tentative="1">
      <w:start w:val="1"/>
      <w:numFmt w:val="decimal"/>
      <w:lvlText w:val="%4."/>
      <w:lvlJc w:val="left"/>
      <w:pPr>
        <w:tabs>
          <w:tab w:val="num" w:pos="2610"/>
        </w:tabs>
        <w:ind w:left="2610" w:hanging="360"/>
      </w:pPr>
    </w:lvl>
    <w:lvl w:ilvl="4" w:tplc="04090003" w:tentative="1">
      <w:start w:val="1"/>
      <w:numFmt w:val="lowerLetter"/>
      <w:lvlText w:val="%5."/>
      <w:lvlJc w:val="left"/>
      <w:pPr>
        <w:tabs>
          <w:tab w:val="num" w:pos="3330"/>
        </w:tabs>
        <w:ind w:left="3330" w:hanging="360"/>
      </w:pPr>
    </w:lvl>
    <w:lvl w:ilvl="5" w:tplc="04090005" w:tentative="1">
      <w:start w:val="1"/>
      <w:numFmt w:val="lowerRoman"/>
      <w:lvlText w:val="%6."/>
      <w:lvlJc w:val="right"/>
      <w:pPr>
        <w:tabs>
          <w:tab w:val="num" w:pos="4050"/>
        </w:tabs>
        <w:ind w:left="4050" w:hanging="180"/>
      </w:pPr>
    </w:lvl>
    <w:lvl w:ilvl="6" w:tplc="04090001" w:tentative="1">
      <w:start w:val="1"/>
      <w:numFmt w:val="decimal"/>
      <w:lvlText w:val="%7."/>
      <w:lvlJc w:val="left"/>
      <w:pPr>
        <w:tabs>
          <w:tab w:val="num" w:pos="4770"/>
        </w:tabs>
        <w:ind w:left="4770" w:hanging="360"/>
      </w:pPr>
    </w:lvl>
    <w:lvl w:ilvl="7" w:tplc="04090003" w:tentative="1">
      <w:start w:val="1"/>
      <w:numFmt w:val="lowerLetter"/>
      <w:lvlText w:val="%8."/>
      <w:lvlJc w:val="left"/>
      <w:pPr>
        <w:tabs>
          <w:tab w:val="num" w:pos="5490"/>
        </w:tabs>
        <w:ind w:left="5490" w:hanging="360"/>
      </w:pPr>
    </w:lvl>
    <w:lvl w:ilvl="8" w:tplc="04090005" w:tentative="1">
      <w:start w:val="1"/>
      <w:numFmt w:val="lowerRoman"/>
      <w:lvlText w:val="%9."/>
      <w:lvlJc w:val="right"/>
      <w:pPr>
        <w:tabs>
          <w:tab w:val="num" w:pos="6210"/>
        </w:tabs>
        <w:ind w:left="6210" w:hanging="180"/>
      </w:pPr>
    </w:lvl>
  </w:abstractNum>
  <w:abstractNum w:abstractNumId="54" w15:restartNumberingAfterBreak="0">
    <w:nsid w:val="6EB734EC"/>
    <w:multiLevelType w:val="hybridMultilevel"/>
    <w:tmpl w:val="EDECF8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04605A8"/>
    <w:multiLevelType w:val="hybridMultilevel"/>
    <w:tmpl w:val="4C28FD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0E853D2"/>
    <w:multiLevelType w:val="hybridMultilevel"/>
    <w:tmpl w:val="CD8C25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7025B4E"/>
    <w:multiLevelType w:val="hybridMultilevel"/>
    <w:tmpl w:val="180261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7E42FF8"/>
    <w:multiLevelType w:val="hybridMultilevel"/>
    <w:tmpl w:val="E78EDB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78F1080F"/>
    <w:multiLevelType w:val="hybridMultilevel"/>
    <w:tmpl w:val="B72CA1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7A6710FF"/>
    <w:multiLevelType w:val="hybridMultilevel"/>
    <w:tmpl w:val="B9021C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7A8B7AF0"/>
    <w:multiLevelType w:val="hybridMultilevel"/>
    <w:tmpl w:val="3606F9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7D15716D"/>
    <w:multiLevelType w:val="hybridMultilevel"/>
    <w:tmpl w:val="4D88C2EC"/>
    <w:lvl w:ilvl="0" w:tplc="0409000F">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3" w15:restartNumberingAfterBreak="0">
    <w:nsid w:val="7ECC2838"/>
    <w:multiLevelType w:val="hybridMultilevel"/>
    <w:tmpl w:val="68E8FD28"/>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62"/>
  </w:num>
  <w:num w:numId="2">
    <w:abstractNumId w:val="22"/>
  </w:num>
  <w:num w:numId="3">
    <w:abstractNumId w:val="40"/>
  </w:num>
  <w:num w:numId="4">
    <w:abstractNumId w:val="31"/>
  </w:num>
  <w:num w:numId="5">
    <w:abstractNumId w:val="45"/>
  </w:num>
  <w:num w:numId="6">
    <w:abstractNumId w:val="39"/>
  </w:num>
  <w:num w:numId="7">
    <w:abstractNumId w:val="10"/>
  </w:num>
  <w:num w:numId="8">
    <w:abstractNumId w:val="11"/>
  </w:num>
  <w:num w:numId="9">
    <w:abstractNumId w:val="13"/>
  </w:num>
  <w:num w:numId="10">
    <w:abstractNumId w:val="12"/>
  </w:num>
  <w:num w:numId="11">
    <w:abstractNumId w:val="2"/>
  </w:num>
  <w:num w:numId="12">
    <w:abstractNumId w:val="44"/>
  </w:num>
  <w:num w:numId="13">
    <w:abstractNumId w:val="61"/>
  </w:num>
  <w:num w:numId="14">
    <w:abstractNumId w:val="19"/>
  </w:num>
  <w:num w:numId="15">
    <w:abstractNumId w:val="33"/>
  </w:num>
  <w:num w:numId="16">
    <w:abstractNumId w:val="26"/>
  </w:num>
  <w:num w:numId="17">
    <w:abstractNumId w:val="20"/>
  </w:num>
  <w:num w:numId="18">
    <w:abstractNumId w:val="21"/>
  </w:num>
  <w:num w:numId="19">
    <w:abstractNumId w:val="18"/>
  </w:num>
  <w:num w:numId="20">
    <w:abstractNumId w:val="53"/>
  </w:num>
  <w:num w:numId="21">
    <w:abstractNumId w:val="25"/>
  </w:num>
  <w:num w:numId="22">
    <w:abstractNumId w:val="4"/>
  </w:num>
  <w:num w:numId="23">
    <w:abstractNumId w:val="28"/>
  </w:num>
  <w:num w:numId="24">
    <w:abstractNumId w:val="43"/>
  </w:num>
  <w:num w:numId="25">
    <w:abstractNumId w:val="17"/>
  </w:num>
  <w:num w:numId="26">
    <w:abstractNumId w:val="52"/>
  </w:num>
  <w:num w:numId="27">
    <w:abstractNumId w:val="54"/>
  </w:num>
  <w:num w:numId="28">
    <w:abstractNumId w:val="58"/>
  </w:num>
  <w:num w:numId="29">
    <w:abstractNumId w:val="38"/>
  </w:num>
  <w:num w:numId="30">
    <w:abstractNumId w:val="8"/>
  </w:num>
  <w:num w:numId="31">
    <w:abstractNumId w:val="7"/>
  </w:num>
  <w:num w:numId="32">
    <w:abstractNumId w:val="30"/>
  </w:num>
  <w:num w:numId="33">
    <w:abstractNumId w:val="60"/>
  </w:num>
  <w:num w:numId="34">
    <w:abstractNumId w:val="37"/>
  </w:num>
  <w:num w:numId="35">
    <w:abstractNumId w:val="3"/>
  </w:num>
  <w:num w:numId="36">
    <w:abstractNumId w:val="51"/>
  </w:num>
  <w:num w:numId="37">
    <w:abstractNumId w:val="49"/>
  </w:num>
  <w:num w:numId="38">
    <w:abstractNumId w:val="36"/>
  </w:num>
  <w:num w:numId="39">
    <w:abstractNumId w:val="63"/>
  </w:num>
  <w:num w:numId="40">
    <w:abstractNumId w:val="23"/>
  </w:num>
  <w:num w:numId="41">
    <w:abstractNumId w:val="14"/>
  </w:num>
  <w:num w:numId="42">
    <w:abstractNumId w:val="50"/>
  </w:num>
  <w:num w:numId="43">
    <w:abstractNumId w:val="59"/>
  </w:num>
  <w:num w:numId="44">
    <w:abstractNumId w:val="27"/>
  </w:num>
  <w:num w:numId="45">
    <w:abstractNumId w:val="32"/>
  </w:num>
  <w:num w:numId="46">
    <w:abstractNumId w:val="9"/>
  </w:num>
  <w:num w:numId="47">
    <w:abstractNumId w:val="47"/>
  </w:num>
  <w:num w:numId="48">
    <w:abstractNumId w:val="16"/>
  </w:num>
  <w:num w:numId="49">
    <w:abstractNumId w:val="48"/>
  </w:num>
  <w:num w:numId="50">
    <w:abstractNumId w:val="29"/>
  </w:num>
  <w:num w:numId="51">
    <w:abstractNumId w:val="42"/>
  </w:num>
  <w:num w:numId="52">
    <w:abstractNumId w:val="57"/>
  </w:num>
  <w:num w:numId="53">
    <w:abstractNumId w:val="34"/>
  </w:num>
  <w:num w:numId="54">
    <w:abstractNumId w:val="46"/>
  </w:num>
  <w:num w:numId="55">
    <w:abstractNumId w:val="56"/>
  </w:num>
  <w:num w:numId="56">
    <w:abstractNumId w:val="6"/>
  </w:num>
  <w:num w:numId="57">
    <w:abstractNumId w:val="55"/>
  </w:num>
  <w:num w:numId="58">
    <w:abstractNumId w:val="24"/>
  </w:num>
  <w:num w:numId="59">
    <w:abstractNumId w:val="0"/>
  </w:num>
  <w:num w:numId="60">
    <w:abstractNumId w:val="15"/>
  </w:num>
  <w:num w:numId="61">
    <w:abstractNumId w:val="35"/>
  </w:num>
  <w:num w:numId="62">
    <w:abstractNumId w:val="5"/>
  </w:num>
  <w:num w:numId="63">
    <w:abstractNumId w:val="1"/>
  </w:num>
  <w:num w:numId="64">
    <w:abstractNumId w:val="41"/>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oofState w:spelling="clean"/>
  <w:attachedTemplate r:id="rId1"/>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717F"/>
    <w:rsid w:val="000057CC"/>
    <w:rsid w:val="00007305"/>
    <w:rsid w:val="00013AAC"/>
    <w:rsid w:val="00016EEC"/>
    <w:rsid w:val="00020D71"/>
    <w:rsid w:val="000237BB"/>
    <w:rsid w:val="00023A0A"/>
    <w:rsid w:val="00026C39"/>
    <w:rsid w:val="0003246B"/>
    <w:rsid w:val="000338A2"/>
    <w:rsid w:val="0004052D"/>
    <w:rsid w:val="00042D5E"/>
    <w:rsid w:val="00045EB8"/>
    <w:rsid w:val="0005288F"/>
    <w:rsid w:val="00061BEB"/>
    <w:rsid w:val="000653D9"/>
    <w:rsid w:val="00070C9C"/>
    <w:rsid w:val="00073966"/>
    <w:rsid w:val="00075153"/>
    <w:rsid w:val="000802CA"/>
    <w:rsid w:val="00082F52"/>
    <w:rsid w:val="00084105"/>
    <w:rsid w:val="00084B74"/>
    <w:rsid w:val="00087F22"/>
    <w:rsid w:val="00095D6B"/>
    <w:rsid w:val="00096A7A"/>
    <w:rsid w:val="000A5237"/>
    <w:rsid w:val="000A607C"/>
    <w:rsid w:val="000A661E"/>
    <w:rsid w:val="000A6CB3"/>
    <w:rsid w:val="000B4D4C"/>
    <w:rsid w:val="000B5716"/>
    <w:rsid w:val="000C24CA"/>
    <w:rsid w:val="000C495D"/>
    <w:rsid w:val="000D04EE"/>
    <w:rsid w:val="000D7389"/>
    <w:rsid w:val="000E087D"/>
    <w:rsid w:val="000E2453"/>
    <w:rsid w:val="000E3042"/>
    <w:rsid w:val="000E3582"/>
    <w:rsid w:val="000E5EE0"/>
    <w:rsid w:val="000E60EA"/>
    <w:rsid w:val="000F216D"/>
    <w:rsid w:val="000F45A2"/>
    <w:rsid w:val="001002AD"/>
    <w:rsid w:val="001017EB"/>
    <w:rsid w:val="0010683C"/>
    <w:rsid w:val="00106BEE"/>
    <w:rsid w:val="00106D59"/>
    <w:rsid w:val="001133AF"/>
    <w:rsid w:val="001204B4"/>
    <w:rsid w:val="00127627"/>
    <w:rsid w:val="00127AD7"/>
    <w:rsid w:val="00131185"/>
    <w:rsid w:val="001314E9"/>
    <w:rsid w:val="001320DA"/>
    <w:rsid w:val="00132CA1"/>
    <w:rsid w:val="00141003"/>
    <w:rsid w:val="00142814"/>
    <w:rsid w:val="001435CE"/>
    <w:rsid w:val="00143CC3"/>
    <w:rsid w:val="00144BB5"/>
    <w:rsid w:val="001464F2"/>
    <w:rsid w:val="00151536"/>
    <w:rsid w:val="00152D64"/>
    <w:rsid w:val="00154BC7"/>
    <w:rsid w:val="00155485"/>
    <w:rsid w:val="001659C0"/>
    <w:rsid w:val="00165BB6"/>
    <w:rsid w:val="00167605"/>
    <w:rsid w:val="001711A7"/>
    <w:rsid w:val="00173561"/>
    <w:rsid w:val="00174185"/>
    <w:rsid w:val="00175538"/>
    <w:rsid w:val="001771DF"/>
    <w:rsid w:val="001778D3"/>
    <w:rsid w:val="00192BA4"/>
    <w:rsid w:val="00194168"/>
    <w:rsid w:val="00195C73"/>
    <w:rsid w:val="0019632E"/>
    <w:rsid w:val="00197255"/>
    <w:rsid w:val="00197D39"/>
    <w:rsid w:val="001A1868"/>
    <w:rsid w:val="001A23A4"/>
    <w:rsid w:val="001A482C"/>
    <w:rsid w:val="001A5987"/>
    <w:rsid w:val="001A7F00"/>
    <w:rsid w:val="001B0218"/>
    <w:rsid w:val="001B0B38"/>
    <w:rsid w:val="001B223F"/>
    <w:rsid w:val="001B2CDA"/>
    <w:rsid w:val="001B385A"/>
    <w:rsid w:val="001C10ED"/>
    <w:rsid w:val="001C3CA2"/>
    <w:rsid w:val="001C488D"/>
    <w:rsid w:val="001C5542"/>
    <w:rsid w:val="001C56BF"/>
    <w:rsid w:val="001D3CF9"/>
    <w:rsid w:val="001D3D66"/>
    <w:rsid w:val="001D4E1F"/>
    <w:rsid w:val="001E409A"/>
    <w:rsid w:val="001E48D3"/>
    <w:rsid w:val="001E5E84"/>
    <w:rsid w:val="00207525"/>
    <w:rsid w:val="002107F5"/>
    <w:rsid w:val="00215C2C"/>
    <w:rsid w:val="00224E86"/>
    <w:rsid w:val="00225883"/>
    <w:rsid w:val="0023375E"/>
    <w:rsid w:val="002359C7"/>
    <w:rsid w:val="00237D69"/>
    <w:rsid w:val="00241075"/>
    <w:rsid w:val="00241953"/>
    <w:rsid w:val="00245075"/>
    <w:rsid w:val="0025191A"/>
    <w:rsid w:val="00251CA2"/>
    <w:rsid w:val="0026079B"/>
    <w:rsid w:val="00260F44"/>
    <w:rsid w:val="00261854"/>
    <w:rsid w:val="002626F2"/>
    <w:rsid w:val="002665D1"/>
    <w:rsid w:val="00266AAD"/>
    <w:rsid w:val="00273D73"/>
    <w:rsid w:val="00273FB3"/>
    <w:rsid w:val="002749BF"/>
    <w:rsid w:val="00275484"/>
    <w:rsid w:val="00286747"/>
    <w:rsid w:val="002869BF"/>
    <w:rsid w:val="00287BF5"/>
    <w:rsid w:val="00290C2D"/>
    <w:rsid w:val="002910E2"/>
    <w:rsid w:val="00291BA8"/>
    <w:rsid w:val="002922CA"/>
    <w:rsid w:val="002A2740"/>
    <w:rsid w:val="002A2E95"/>
    <w:rsid w:val="002A454F"/>
    <w:rsid w:val="002A4687"/>
    <w:rsid w:val="002B0201"/>
    <w:rsid w:val="002B21CE"/>
    <w:rsid w:val="002B29CC"/>
    <w:rsid w:val="002B2E43"/>
    <w:rsid w:val="002B492E"/>
    <w:rsid w:val="002B4966"/>
    <w:rsid w:val="002B5F20"/>
    <w:rsid w:val="002B6751"/>
    <w:rsid w:val="002C3494"/>
    <w:rsid w:val="002C43C3"/>
    <w:rsid w:val="002D2B28"/>
    <w:rsid w:val="002D4BDB"/>
    <w:rsid w:val="002D6750"/>
    <w:rsid w:val="002D7AB0"/>
    <w:rsid w:val="002E2AD1"/>
    <w:rsid w:val="002E2D59"/>
    <w:rsid w:val="002E2E64"/>
    <w:rsid w:val="002E5AD4"/>
    <w:rsid w:val="002E77AF"/>
    <w:rsid w:val="002F160C"/>
    <w:rsid w:val="002F2096"/>
    <w:rsid w:val="002F2309"/>
    <w:rsid w:val="002F23F3"/>
    <w:rsid w:val="002F2E89"/>
    <w:rsid w:val="002F3E45"/>
    <w:rsid w:val="002F5D0A"/>
    <w:rsid w:val="002F7F27"/>
    <w:rsid w:val="003011BA"/>
    <w:rsid w:val="0030569C"/>
    <w:rsid w:val="003066A9"/>
    <w:rsid w:val="003067A9"/>
    <w:rsid w:val="0031231C"/>
    <w:rsid w:val="0031660E"/>
    <w:rsid w:val="0032655E"/>
    <w:rsid w:val="00327694"/>
    <w:rsid w:val="00334D0B"/>
    <w:rsid w:val="00337F2A"/>
    <w:rsid w:val="00340706"/>
    <w:rsid w:val="00341F86"/>
    <w:rsid w:val="00346CF5"/>
    <w:rsid w:val="003504CE"/>
    <w:rsid w:val="00351F53"/>
    <w:rsid w:val="003526B3"/>
    <w:rsid w:val="00352F6C"/>
    <w:rsid w:val="0035353E"/>
    <w:rsid w:val="003546D9"/>
    <w:rsid w:val="0035717F"/>
    <w:rsid w:val="00361C72"/>
    <w:rsid w:val="00362ADC"/>
    <w:rsid w:val="003655BE"/>
    <w:rsid w:val="003675D2"/>
    <w:rsid w:val="00375406"/>
    <w:rsid w:val="0037672C"/>
    <w:rsid w:val="00380E0D"/>
    <w:rsid w:val="00381391"/>
    <w:rsid w:val="00384162"/>
    <w:rsid w:val="003878E6"/>
    <w:rsid w:val="0039538D"/>
    <w:rsid w:val="00395498"/>
    <w:rsid w:val="00397B04"/>
    <w:rsid w:val="003A0F2D"/>
    <w:rsid w:val="003A32F0"/>
    <w:rsid w:val="003A4A4E"/>
    <w:rsid w:val="003A699D"/>
    <w:rsid w:val="003A7F59"/>
    <w:rsid w:val="003B226C"/>
    <w:rsid w:val="003B3A3C"/>
    <w:rsid w:val="003C1C6E"/>
    <w:rsid w:val="003C3289"/>
    <w:rsid w:val="003C5C0E"/>
    <w:rsid w:val="003D1E8D"/>
    <w:rsid w:val="003D393E"/>
    <w:rsid w:val="003D431D"/>
    <w:rsid w:val="003D4549"/>
    <w:rsid w:val="003D4C15"/>
    <w:rsid w:val="003D7E04"/>
    <w:rsid w:val="003E0557"/>
    <w:rsid w:val="003E0743"/>
    <w:rsid w:val="003E0FF7"/>
    <w:rsid w:val="003E50AF"/>
    <w:rsid w:val="003E7193"/>
    <w:rsid w:val="003F09D7"/>
    <w:rsid w:val="003F7311"/>
    <w:rsid w:val="00400251"/>
    <w:rsid w:val="00405E09"/>
    <w:rsid w:val="00407C93"/>
    <w:rsid w:val="00412A43"/>
    <w:rsid w:val="00415C74"/>
    <w:rsid w:val="00417266"/>
    <w:rsid w:val="004231D7"/>
    <w:rsid w:val="004232B0"/>
    <w:rsid w:val="00426B20"/>
    <w:rsid w:val="00426F4F"/>
    <w:rsid w:val="00443EBB"/>
    <w:rsid w:val="004472A0"/>
    <w:rsid w:val="00450FA0"/>
    <w:rsid w:val="004518D4"/>
    <w:rsid w:val="00463313"/>
    <w:rsid w:val="004662AB"/>
    <w:rsid w:val="0047012A"/>
    <w:rsid w:val="00470C82"/>
    <w:rsid w:val="00470F12"/>
    <w:rsid w:val="0047286F"/>
    <w:rsid w:val="00476A15"/>
    <w:rsid w:val="00477975"/>
    <w:rsid w:val="004830F9"/>
    <w:rsid w:val="00485D4E"/>
    <w:rsid w:val="004925FC"/>
    <w:rsid w:val="00494666"/>
    <w:rsid w:val="00495DE6"/>
    <w:rsid w:val="004965AA"/>
    <w:rsid w:val="004A7D3C"/>
    <w:rsid w:val="004B09B6"/>
    <w:rsid w:val="004B1FA1"/>
    <w:rsid w:val="004C14AD"/>
    <w:rsid w:val="004C18CA"/>
    <w:rsid w:val="004C424E"/>
    <w:rsid w:val="004C796F"/>
    <w:rsid w:val="004C7BBB"/>
    <w:rsid w:val="004D00C8"/>
    <w:rsid w:val="004D0C56"/>
    <w:rsid w:val="004D11A9"/>
    <w:rsid w:val="004D24F0"/>
    <w:rsid w:val="004D6880"/>
    <w:rsid w:val="004E164A"/>
    <w:rsid w:val="004E35CF"/>
    <w:rsid w:val="004E3B0C"/>
    <w:rsid w:val="004E5F50"/>
    <w:rsid w:val="004E625C"/>
    <w:rsid w:val="004E63F3"/>
    <w:rsid w:val="004E6A52"/>
    <w:rsid w:val="004F1A1E"/>
    <w:rsid w:val="004F1B0C"/>
    <w:rsid w:val="004F27CB"/>
    <w:rsid w:val="004F3CA3"/>
    <w:rsid w:val="004F4F38"/>
    <w:rsid w:val="004F75BF"/>
    <w:rsid w:val="004F77B6"/>
    <w:rsid w:val="00500DB2"/>
    <w:rsid w:val="005013CF"/>
    <w:rsid w:val="00503E8D"/>
    <w:rsid w:val="0050514F"/>
    <w:rsid w:val="0050530E"/>
    <w:rsid w:val="00511619"/>
    <w:rsid w:val="005124EC"/>
    <w:rsid w:val="00514858"/>
    <w:rsid w:val="0051785B"/>
    <w:rsid w:val="00522F06"/>
    <w:rsid w:val="00531775"/>
    <w:rsid w:val="00532D08"/>
    <w:rsid w:val="00534867"/>
    <w:rsid w:val="00535275"/>
    <w:rsid w:val="0053784A"/>
    <w:rsid w:val="005435CC"/>
    <w:rsid w:val="0054485E"/>
    <w:rsid w:val="00552D89"/>
    <w:rsid w:val="00553FEE"/>
    <w:rsid w:val="005545E5"/>
    <w:rsid w:val="00554CEC"/>
    <w:rsid w:val="00554DE6"/>
    <w:rsid w:val="0055612D"/>
    <w:rsid w:val="005570B7"/>
    <w:rsid w:val="005578DE"/>
    <w:rsid w:val="00557A0D"/>
    <w:rsid w:val="00560271"/>
    <w:rsid w:val="00561208"/>
    <w:rsid w:val="005624EB"/>
    <w:rsid w:val="005677E2"/>
    <w:rsid w:val="00571639"/>
    <w:rsid w:val="0057351B"/>
    <w:rsid w:val="0057513E"/>
    <w:rsid w:val="0057549B"/>
    <w:rsid w:val="00575DBE"/>
    <w:rsid w:val="005768BE"/>
    <w:rsid w:val="005818CF"/>
    <w:rsid w:val="005863D3"/>
    <w:rsid w:val="005A3235"/>
    <w:rsid w:val="005A5187"/>
    <w:rsid w:val="005A5AD7"/>
    <w:rsid w:val="005A5F13"/>
    <w:rsid w:val="005B09B3"/>
    <w:rsid w:val="005B4A76"/>
    <w:rsid w:val="005B4BCA"/>
    <w:rsid w:val="005B5588"/>
    <w:rsid w:val="005B7D9A"/>
    <w:rsid w:val="005C0EB8"/>
    <w:rsid w:val="005C2446"/>
    <w:rsid w:val="005C27B0"/>
    <w:rsid w:val="005C3DA1"/>
    <w:rsid w:val="005C3E09"/>
    <w:rsid w:val="005C60BA"/>
    <w:rsid w:val="005C6357"/>
    <w:rsid w:val="005C7BC8"/>
    <w:rsid w:val="005D31FE"/>
    <w:rsid w:val="005D3987"/>
    <w:rsid w:val="005D663E"/>
    <w:rsid w:val="005E7457"/>
    <w:rsid w:val="005F123F"/>
    <w:rsid w:val="005F55A8"/>
    <w:rsid w:val="005F7D1A"/>
    <w:rsid w:val="006004CE"/>
    <w:rsid w:val="006016DF"/>
    <w:rsid w:val="0060215A"/>
    <w:rsid w:val="006023E1"/>
    <w:rsid w:val="00604909"/>
    <w:rsid w:val="00604ED0"/>
    <w:rsid w:val="00607AD6"/>
    <w:rsid w:val="0061030D"/>
    <w:rsid w:val="0061283A"/>
    <w:rsid w:val="006135FD"/>
    <w:rsid w:val="00613DBB"/>
    <w:rsid w:val="00614CD4"/>
    <w:rsid w:val="00616260"/>
    <w:rsid w:val="006176F4"/>
    <w:rsid w:val="006234C9"/>
    <w:rsid w:val="006256B6"/>
    <w:rsid w:val="00634F25"/>
    <w:rsid w:val="00641CA2"/>
    <w:rsid w:val="00643D80"/>
    <w:rsid w:val="00646425"/>
    <w:rsid w:val="00647F71"/>
    <w:rsid w:val="00647FFA"/>
    <w:rsid w:val="00653CF1"/>
    <w:rsid w:val="00654F1F"/>
    <w:rsid w:val="0065680E"/>
    <w:rsid w:val="0066053B"/>
    <w:rsid w:val="006605D9"/>
    <w:rsid w:val="0066422F"/>
    <w:rsid w:val="00667B92"/>
    <w:rsid w:val="00672A32"/>
    <w:rsid w:val="00673868"/>
    <w:rsid w:val="00675E95"/>
    <w:rsid w:val="0068033E"/>
    <w:rsid w:val="006831C4"/>
    <w:rsid w:val="00683913"/>
    <w:rsid w:val="0068494D"/>
    <w:rsid w:val="00691DA6"/>
    <w:rsid w:val="00697B3F"/>
    <w:rsid w:val="006A1274"/>
    <w:rsid w:val="006A35CF"/>
    <w:rsid w:val="006A3B6C"/>
    <w:rsid w:val="006A55FF"/>
    <w:rsid w:val="006B1A6E"/>
    <w:rsid w:val="006B4453"/>
    <w:rsid w:val="006B5237"/>
    <w:rsid w:val="006B52CD"/>
    <w:rsid w:val="006B682B"/>
    <w:rsid w:val="006C4A4D"/>
    <w:rsid w:val="006C57FD"/>
    <w:rsid w:val="006C6E18"/>
    <w:rsid w:val="006D14C6"/>
    <w:rsid w:val="006D3A88"/>
    <w:rsid w:val="006D5271"/>
    <w:rsid w:val="006E1305"/>
    <w:rsid w:val="006E212C"/>
    <w:rsid w:val="006E43D9"/>
    <w:rsid w:val="006E5B08"/>
    <w:rsid w:val="006E6D18"/>
    <w:rsid w:val="006F1AC1"/>
    <w:rsid w:val="00700BDF"/>
    <w:rsid w:val="00702B0E"/>
    <w:rsid w:val="00703CE0"/>
    <w:rsid w:val="00705291"/>
    <w:rsid w:val="007117B8"/>
    <w:rsid w:val="007132A7"/>
    <w:rsid w:val="00716A16"/>
    <w:rsid w:val="007218CC"/>
    <w:rsid w:val="00725143"/>
    <w:rsid w:val="0072574A"/>
    <w:rsid w:val="00730C0F"/>
    <w:rsid w:val="00731083"/>
    <w:rsid w:val="007313E0"/>
    <w:rsid w:val="007340AB"/>
    <w:rsid w:val="00742364"/>
    <w:rsid w:val="00744225"/>
    <w:rsid w:val="00745BFB"/>
    <w:rsid w:val="00752E38"/>
    <w:rsid w:val="00752E8C"/>
    <w:rsid w:val="00753892"/>
    <w:rsid w:val="00755C8C"/>
    <w:rsid w:val="0075608E"/>
    <w:rsid w:val="00756696"/>
    <w:rsid w:val="00760C65"/>
    <w:rsid w:val="00761F92"/>
    <w:rsid w:val="00763885"/>
    <w:rsid w:val="00763F56"/>
    <w:rsid w:val="00767643"/>
    <w:rsid w:val="00770141"/>
    <w:rsid w:val="00773BEC"/>
    <w:rsid w:val="007755F0"/>
    <w:rsid w:val="00777457"/>
    <w:rsid w:val="00782FF7"/>
    <w:rsid w:val="007850EF"/>
    <w:rsid w:val="007857F4"/>
    <w:rsid w:val="00791F1A"/>
    <w:rsid w:val="0079299D"/>
    <w:rsid w:val="00795414"/>
    <w:rsid w:val="007963A9"/>
    <w:rsid w:val="0079722D"/>
    <w:rsid w:val="00797A1B"/>
    <w:rsid w:val="007A21C2"/>
    <w:rsid w:val="007A3B68"/>
    <w:rsid w:val="007A5D4B"/>
    <w:rsid w:val="007C00E4"/>
    <w:rsid w:val="007C1D6B"/>
    <w:rsid w:val="007C2011"/>
    <w:rsid w:val="007C259C"/>
    <w:rsid w:val="007C67ED"/>
    <w:rsid w:val="007D3E84"/>
    <w:rsid w:val="007D4E51"/>
    <w:rsid w:val="007E0332"/>
    <w:rsid w:val="007E052A"/>
    <w:rsid w:val="007E05A7"/>
    <w:rsid w:val="007E353C"/>
    <w:rsid w:val="007E4037"/>
    <w:rsid w:val="007E43B4"/>
    <w:rsid w:val="007F09C4"/>
    <w:rsid w:val="007F2E5D"/>
    <w:rsid w:val="007F4187"/>
    <w:rsid w:val="007F65AE"/>
    <w:rsid w:val="0080078F"/>
    <w:rsid w:val="00802D6E"/>
    <w:rsid w:val="00811C84"/>
    <w:rsid w:val="00812ED1"/>
    <w:rsid w:val="0082269B"/>
    <w:rsid w:val="00822A47"/>
    <w:rsid w:val="00823908"/>
    <w:rsid w:val="00827C8B"/>
    <w:rsid w:val="008312C1"/>
    <w:rsid w:val="00831596"/>
    <w:rsid w:val="00834673"/>
    <w:rsid w:val="008372FD"/>
    <w:rsid w:val="008379CA"/>
    <w:rsid w:val="008418B0"/>
    <w:rsid w:val="00851A03"/>
    <w:rsid w:val="00856A41"/>
    <w:rsid w:val="00860E77"/>
    <w:rsid w:val="008668A2"/>
    <w:rsid w:val="00887830"/>
    <w:rsid w:val="00892407"/>
    <w:rsid w:val="00893F29"/>
    <w:rsid w:val="008A1275"/>
    <w:rsid w:val="008A1CCF"/>
    <w:rsid w:val="008B24F0"/>
    <w:rsid w:val="008B360D"/>
    <w:rsid w:val="008B437E"/>
    <w:rsid w:val="008B5C36"/>
    <w:rsid w:val="008B694A"/>
    <w:rsid w:val="008C0E16"/>
    <w:rsid w:val="008C15E9"/>
    <w:rsid w:val="008C5BA8"/>
    <w:rsid w:val="008C5FED"/>
    <w:rsid w:val="008D1BEE"/>
    <w:rsid w:val="008D2B4B"/>
    <w:rsid w:val="008D46AC"/>
    <w:rsid w:val="008E696D"/>
    <w:rsid w:val="008E6FB0"/>
    <w:rsid w:val="008E7443"/>
    <w:rsid w:val="009006AC"/>
    <w:rsid w:val="0090465B"/>
    <w:rsid w:val="00904CF1"/>
    <w:rsid w:val="009053A4"/>
    <w:rsid w:val="00906B12"/>
    <w:rsid w:val="00907B80"/>
    <w:rsid w:val="00916585"/>
    <w:rsid w:val="009175D9"/>
    <w:rsid w:val="0092406C"/>
    <w:rsid w:val="0092763B"/>
    <w:rsid w:val="00930256"/>
    <w:rsid w:val="009353F6"/>
    <w:rsid w:val="00940377"/>
    <w:rsid w:val="00941CC8"/>
    <w:rsid w:val="00942034"/>
    <w:rsid w:val="0095027E"/>
    <w:rsid w:val="00953BCB"/>
    <w:rsid w:val="0095594A"/>
    <w:rsid w:val="00957C34"/>
    <w:rsid w:val="00960864"/>
    <w:rsid w:val="0096219E"/>
    <w:rsid w:val="0097398D"/>
    <w:rsid w:val="00975048"/>
    <w:rsid w:val="0098150C"/>
    <w:rsid w:val="009859F5"/>
    <w:rsid w:val="00987D5A"/>
    <w:rsid w:val="009916B5"/>
    <w:rsid w:val="00991BA5"/>
    <w:rsid w:val="0099372B"/>
    <w:rsid w:val="00997A81"/>
    <w:rsid w:val="009A1993"/>
    <w:rsid w:val="009A244B"/>
    <w:rsid w:val="009A3ABF"/>
    <w:rsid w:val="009A4D8B"/>
    <w:rsid w:val="009B121F"/>
    <w:rsid w:val="009B141B"/>
    <w:rsid w:val="009B45C9"/>
    <w:rsid w:val="009C0EAD"/>
    <w:rsid w:val="009C2672"/>
    <w:rsid w:val="009C4E44"/>
    <w:rsid w:val="009D1D88"/>
    <w:rsid w:val="009D465C"/>
    <w:rsid w:val="009D564C"/>
    <w:rsid w:val="009D7807"/>
    <w:rsid w:val="009E1320"/>
    <w:rsid w:val="009E23E6"/>
    <w:rsid w:val="009E2D13"/>
    <w:rsid w:val="009E6E8A"/>
    <w:rsid w:val="009E795F"/>
    <w:rsid w:val="009F1BB9"/>
    <w:rsid w:val="009F242A"/>
    <w:rsid w:val="009F6403"/>
    <w:rsid w:val="00A065DF"/>
    <w:rsid w:val="00A077E0"/>
    <w:rsid w:val="00A14397"/>
    <w:rsid w:val="00A15018"/>
    <w:rsid w:val="00A15CCB"/>
    <w:rsid w:val="00A1640D"/>
    <w:rsid w:val="00A2022E"/>
    <w:rsid w:val="00A238FE"/>
    <w:rsid w:val="00A27C78"/>
    <w:rsid w:val="00A333D9"/>
    <w:rsid w:val="00A33740"/>
    <w:rsid w:val="00A341A1"/>
    <w:rsid w:val="00A36191"/>
    <w:rsid w:val="00A445FD"/>
    <w:rsid w:val="00A50C35"/>
    <w:rsid w:val="00A53217"/>
    <w:rsid w:val="00A633E3"/>
    <w:rsid w:val="00A63A9E"/>
    <w:rsid w:val="00A654FF"/>
    <w:rsid w:val="00A74214"/>
    <w:rsid w:val="00A770B8"/>
    <w:rsid w:val="00A77D17"/>
    <w:rsid w:val="00A82F85"/>
    <w:rsid w:val="00A90D62"/>
    <w:rsid w:val="00A9119E"/>
    <w:rsid w:val="00A9187C"/>
    <w:rsid w:val="00A9454B"/>
    <w:rsid w:val="00A97290"/>
    <w:rsid w:val="00AA1279"/>
    <w:rsid w:val="00AB0FAB"/>
    <w:rsid w:val="00AB1629"/>
    <w:rsid w:val="00AB472F"/>
    <w:rsid w:val="00AC3390"/>
    <w:rsid w:val="00AC3414"/>
    <w:rsid w:val="00AD0701"/>
    <w:rsid w:val="00AD1EFD"/>
    <w:rsid w:val="00AD2D8E"/>
    <w:rsid w:val="00AD3132"/>
    <w:rsid w:val="00AD4500"/>
    <w:rsid w:val="00AD5F80"/>
    <w:rsid w:val="00AD7CEA"/>
    <w:rsid w:val="00AE1AB6"/>
    <w:rsid w:val="00AE23A0"/>
    <w:rsid w:val="00AE5EF4"/>
    <w:rsid w:val="00AE7D05"/>
    <w:rsid w:val="00AF1A53"/>
    <w:rsid w:val="00B04579"/>
    <w:rsid w:val="00B06175"/>
    <w:rsid w:val="00B213F0"/>
    <w:rsid w:val="00B22786"/>
    <w:rsid w:val="00B2474C"/>
    <w:rsid w:val="00B25B3F"/>
    <w:rsid w:val="00B25CDB"/>
    <w:rsid w:val="00B25EFF"/>
    <w:rsid w:val="00B30392"/>
    <w:rsid w:val="00B30A70"/>
    <w:rsid w:val="00B31662"/>
    <w:rsid w:val="00B33343"/>
    <w:rsid w:val="00B401D9"/>
    <w:rsid w:val="00B40E7E"/>
    <w:rsid w:val="00B43901"/>
    <w:rsid w:val="00B517E1"/>
    <w:rsid w:val="00B51D9A"/>
    <w:rsid w:val="00B535A3"/>
    <w:rsid w:val="00B5365D"/>
    <w:rsid w:val="00B6265F"/>
    <w:rsid w:val="00B62EB1"/>
    <w:rsid w:val="00B63140"/>
    <w:rsid w:val="00B64DEA"/>
    <w:rsid w:val="00B6554F"/>
    <w:rsid w:val="00B710A2"/>
    <w:rsid w:val="00B71E67"/>
    <w:rsid w:val="00B73198"/>
    <w:rsid w:val="00B77668"/>
    <w:rsid w:val="00B813BE"/>
    <w:rsid w:val="00B832E3"/>
    <w:rsid w:val="00B842F5"/>
    <w:rsid w:val="00B85131"/>
    <w:rsid w:val="00B86819"/>
    <w:rsid w:val="00B92344"/>
    <w:rsid w:val="00B9682F"/>
    <w:rsid w:val="00B9745F"/>
    <w:rsid w:val="00B977E7"/>
    <w:rsid w:val="00BA0568"/>
    <w:rsid w:val="00BA089C"/>
    <w:rsid w:val="00BA1760"/>
    <w:rsid w:val="00BA22E4"/>
    <w:rsid w:val="00BA4189"/>
    <w:rsid w:val="00BB0E06"/>
    <w:rsid w:val="00BB6D3C"/>
    <w:rsid w:val="00BC1233"/>
    <w:rsid w:val="00BC75BF"/>
    <w:rsid w:val="00BD1F11"/>
    <w:rsid w:val="00BD3EFE"/>
    <w:rsid w:val="00BD63E1"/>
    <w:rsid w:val="00BE16B6"/>
    <w:rsid w:val="00BE16C8"/>
    <w:rsid w:val="00BE651E"/>
    <w:rsid w:val="00BF2758"/>
    <w:rsid w:val="00BF3331"/>
    <w:rsid w:val="00C00455"/>
    <w:rsid w:val="00C01CA4"/>
    <w:rsid w:val="00C021E4"/>
    <w:rsid w:val="00C0534C"/>
    <w:rsid w:val="00C075E8"/>
    <w:rsid w:val="00C10BF2"/>
    <w:rsid w:val="00C137D7"/>
    <w:rsid w:val="00C17D6F"/>
    <w:rsid w:val="00C212F7"/>
    <w:rsid w:val="00C24921"/>
    <w:rsid w:val="00C27404"/>
    <w:rsid w:val="00C30309"/>
    <w:rsid w:val="00C346A0"/>
    <w:rsid w:val="00C40308"/>
    <w:rsid w:val="00C452B5"/>
    <w:rsid w:val="00C51DA0"/>
    <w:rsid w:val="00C51E8E"/>
    <w:rsid w:val="00C5400A"/>
    <w:rsid w:val="00C54401"/>
    <w:rsid w:val="00C600D0"/>
    <w:rsid w:val="00C63409"/>
    <w:rsid w:val="00C63D29"/>
    <w:rsid w:val="00C65BBB"/>
    <w:rsid w:val="00C71458"/>
    <w:rsid w:val="00C71E71"/>
    <w:rsid w:val="00C73D26"/>
    <w:rsid w:val="00C7413E"/>
    <w:rsid w:val="00C74810"/>
    <w:rsid w:val="00C82D59"/>
    <w:rsid w:val="00C8556E"/>
    <w:rsid w:val="00C86B07"/>
    <w:rsid w:val="00C87008"/>
    <w:rsid w:val="00C875D1"/>
    <w:rsid w:val="00C97246"/>
    <w:rsid w:val="00CA04AD"/>
    <w:rsid w:val="00CA65A0"/>
    <w:rsid w:val="00CA7CCC"/>
    <w:rsid w:val="00CB3EEF"/>
    <w:rsid w:val="00CB781D"/>
    <w:rsid w:val="00CC1CD4"/>
    <w:rsid w:val="00CC2673"/>
    <w:rsid w:val="00CC60B2"/>
    <w:rsid w:val="00CD0123"/>
    <w:rsid w:val="00CD2B7C"/>
    <w:rsid w:val="00CD35CB"/>
    <w:rsid w:val="00CD686F"/>
    <w:rsid w:val="00CD7022"/>
    <w:rsid w:val="00CE41E8"/>
    <w:rsid w:val="00CE7C1A"/>
    <w:rsid w:val="00CF052E"/>
    <w:rsid w:val="00CF1D7D"/>
    <w:rsid w:val="00CF3292"/>
    <w:rsid w:val="00D00827"/>
    <w:rsid w:val="00D00A07"/>
    <w:rsid w:val="00D029FD"/>
    <w:rsid w:val="00D03A9F"/>
    <w:rsid w:val="00D044F4"/>
    <w:rsid w:val="00D072D1"/>
    <w:rsid w:val="00D11337"/>
    <w:rsid w:val="00D1348F"/>
    <w:rsid w:val="00D134E3"/>
    <w:rsid w:val="00D149A8"/>
    <w:rsid w:val="00D150C6"/>
    <w:rsid w:val="00D20324"/>
    <w:rsid w:val="00D20BEC"/>
    <w:rsid w:val="00D23BA3"/>
    <w:rsid w:val="00D26799"/>
    <w:rsid w:val="00D27A7C"/>
    <w:rsid w:val="00D32B3B"/>
    <w:rsid w:val="00D35284"/>
    <w:rsid w:val="00D37A10"/>
    <w:rsid w:val="00D431FD"/>
    <w:rsid w:val="00D438F2"/>
    <w:rsid w:val="00D451BB"/>
    <w:rsid w:val="00D47497"/>
    <w:rsid w:val="00D47B7D"/>
    <w:rsid w:val="00D52F5A"/>
    <w:rsid w:val="00D53647"/>
    <w:rsid w:val="00D537FA"/>
    <w:rsid w:val="00D542B1"/>
    <w:rsid w:val="00D56975"/>
    <w:rsid w:val="00D63343"/>
    <w:rsid w:val="00D6357D"/>
    <w:rsid w:val="00D705FE"/>
    <w:rsid w:val="00D71E68"/>
    <w:rsid w:val="00D85CA2"/>
    <w:rsid w:val="00D85E53"/>
    <w:rsid w:val="00D86B5D"/>
    <w:rsid w:val="00D86D90"/>
    <w:rsid w:val="00D9422D"/>
    <w:rsid w:val="00D94530"/>
    <w:rsid w:val="00D96EB8"/>
    <w:rsid w:val="00D9786D"/>
    <w:rsid w:val="00D97F04"/>
    <w:rsid w:val="00DA148C"/>
    <w:rsid w:val="00DA171D"/>
    <w:rsid w:val="00DA37BB"/>
    <w:rsid w:val="00DA69E0"/>
    <w:rsid w:val="00DA7A7C"/>
    <w:rsid w:val="00DB501F"/>
    <w:rsid w:val="00DB7E0B"/>
    <w:rsid w:val="00DC656F"/>
    <w:rsid w:val="00DD0936"/>
    <w:rsid w:val="00DD0B71"/>
    <w:rsid w:val="00DD6C2B"/>
    <w:rsid w:val="00DD79C7"/>
    <w:rsid w:val="00DD7E6E"/>
    <w:rsid w:val="00DE2584"/>
    <w:rsid w:val="00DE66CA"/>
    <w:rsid w:val="00DF3F17"/>
    <w:rsid w:val="00DF69ED"/>
    <w:rsid w:val="00DF71B5"/>
    <w:rsid w:val="00E04DF4"/>
    <w:rsid w:val="00E07A5C"/>
    <w:rsid w:val="00E1103D"/>
    <w:rsid w:val="00E141DA"/>
    <w:rsid w:val="00E17CFC"/>
    <w:rsid w:val="00E2035B"/>
    <w:rsid w:val="00E22D60"/>
    <w:rsid w:val="00E31CE6"/>
    <w:rsid w:val="00E3400B"/>
    <w:rsid w:val="00E36CE9"/>
    <w:rsid w:val="00E36F03"/>
    <w:rsid w:val="00E40227"/>
    <w:rsid w:val="00E43E26"/>
    <w:rsid w:val="00E44E59"/>
    <w:rsid w:val="00E46152"/>
    <w:rsid w:val="00E462AB"/>
    <w:rsid w:val="00E50D01"/>
    <w:rsid w:val="00E518A9"/>
    <w:rsid w:val="00E716D1"/>
    <w:rsid w:val="00E74B8A"/>
    <w:rsid w:val="00E7600D"/>
    <w:rsid w:val="00E767CE"/>
    <w:rsid w:val="00E76D34"/>
    <w:rsid w:val="00E80529"/>
    <w:rsid w:val="00E81C88"/>
    <w:rsid w:val="00E83A31"/>
    <w:rsid w:val="00E85BD9"/>
    <w:rsid w:val="00E85F90"/>
    <w:rsid w:val="00E90D7E"/>
    <w:rsid w:val="00EA00CD"/>
    <w:rsid w:val="00EA1B9A"/>
    <w:rsid w:val="00EA291E"/>
    <w:rsid w:val="00EA3DB9"/>
    <w:rsid w:val="00EA3DE1"/>
    <w:rsid w:val="00EA4C4B"/>
    <w:rsid w:val="00EA594B"/>
    <w:rsid w:val="00EA5BFB"/>
    <w:rsid w:val="00EB1473"/>
    <w:rsid w:val="00EB6285"/>
    <w:rsid w:val="00EC3F6B"/>
    <w:rsid w:val="00EC54BE"/>
    <w:rsid w:val="00EC78AC"/>
    <w:rsid w:val="00EC7FB3"/>
    <w:rsid w:val="00ED33F5"/>
    <w:rsid w:val="00ED3B17"/>
    <w:rsid w:val="00ED5D00"/>
    <w:rsid w:val="00ED775D"/>
    <w:rsid w:val="00EE02EB"/>
    <w:rsid w:val="00EE09BB"/>
    <w:rsid w:val="00EE1DA9"/>
    <w:rsid w:val="00EE5788"/>
    <w:rsid w:val="00F015CE"/>
    <w:rsid w:val="00F034E3"/>
    <w:rsid w:val="00F04C47"/>
    <w:rsid w:val="00F06588"/>
    <w:rsid w:val="00F06F48"/>
    <w:rsid w:val="00F12185"/>
    <w:rsid w:val="00F13C1A"/>
    <w:rsid w:val="00F1410E"/>
    <w:rsid w:val="00F145E6"/>
    <w:rsid w:val="00F203B1"/>
    <w:rsid w:val="00F2133D"/>
    <w:rsid w:val="00F23BDE"/>
    <w:rsid w:val="00F23C8E"/>
    <w:rsid w:val="00F26058"/>
    <w:rsid w:val="00F27DE2"/>
    <w:rsid w:val="00F3234C"/>
    <w:rsid w:val="00F34C67"/>
    <w:rsid w:val="00F412AA"/>
    <w:rsid w:val="00F41ABE"/>
    <w:rsid w:val="00F44DC1"/>
    <w:rsid w:val="00F574A3"/>
    <w:rsid w:val="00F640BF"/>
    <w:rsid w:val="00F646DE"/>
    <w:rsid w:val="00F7025C"/>
    <w:rsid w:val="00F711E1"/>
    <w:rsid w:val="00F716A8"/>
    <w:rsid w:val="00F81213"/>
    <w:rsid w:val="00F82E80"/>
    <w:rsid w:val="00F93CF9"/>
    <w:rsid w:val="00F955E1"/>
    <w:rsid w:val="00F96C7C"/>
    <w:rsid w:val="00FA490A"/>
    <w:rsid w:val="00FB0BBF"/>
    <w:rsid w:val="00FB1AD7"/>
    <w:rsid w:val="00FB3A56"/>
    <w:rsid w:val="00FC03F7"/>
    <w:rsid w:val="00FC0EF0"/>
    <w:rsid w:val="00FC31E9"/>
    <w:rsid w:val="00FC53F9"/>
    <w:rsid w:val="00FD016B"/>
    <w:rsid w:val="00FD3C37"/>
    <w:rsid w:val="00FD46F9"/>
    <w:rsid w:val="00FD4B54"/>
    <w:rsid w:val="00FD6C80"/>
    <w:rsid w:val="00FE070C"/>
    <w:rsid w:val="00FE40CA"/>
    <w:rsid w:val="00FE5A8F"/>
    <w:rsid w:val="00FF17DD"/>
    <w:rsid w:val="00FF4633"/>
    <w:rsid w:val="00FF554E"/>
  </w:rsids>
  <m:mathPr>
    <m:mathFont m:val="Cambria Math"/>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33F2B68E"/>
  <w15:docId w15:val="{493FC80E-A6B5-A14E-BB8B-0EE6ACC445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aliases w:val="n"/>
    <w:qFormat/>
    <w:rsid w:val="00EC7FB3"/>
    <w:pPr>
      <w:spacing w:after="120"/>
    </w:pPr>
    <w:rPr>
      <w:rFonts w:ascii="Arial" w:eastAsia="Times New Roman" w:hAnsi="Arial" w:cs="Arial"/>
      <w:sz w:val="22"/>
      <w:szCs w:val="22"/>
    </w:rPr>
  </w:style>
  <w:style w:type="paragraph" w:styleId="Heading1">
    <w:name w:val="heading 1"/>
    <w:aliases w:val="h1"/>
    <w:basedOn w:val="Normal"/>
    <w:next w:val="Normal"/>
    <w:link w:val="Heading1Char"/>
    <w:qFormat/>
    <w:rsid w:val="00A97290"/>
    <w:pPr>
      <w:keepNext/>
      <w:jc w:val="center"/>
      <w:outlineLvl w:val="0"/>
    </w:pPr>
    <w:rPr>
      <w:b/>
      <w:kern w:val="28"/>
      <w:sz w:val="36"/>
    </w:rPr>
  </w:style>
  <w:style w:type="paragraph" w:styleId="Heading2">
    <w:name w:val="heading 2"/>
    <w:aliases w:val="h2,heading 2"/>
    <w:basedOn w:val="Normal"/>
    <w:next w:val="List1"/>
    <w:link w:val="Heading2Char"/>
    <w:qFormat/>
    <w:rsid w:val="008B694A"/>
    <w:pPr>
      <w:keepNext/>
      <w:spacing w:before="120" w:after="60"/>
      <w:outlineLvl w:val="1"/>
    </w:pPr>
    <w:rPr>
      <w:b/>
      <w:i/>
      <w:sz w:val="28"/>
    </w:rPr>
  </w:style>
  <w:style w:type="paragraph" w:styleId="Heading3">
    <w:name w:val="heading 3"/>
    <w:basedOn w:val="Normal"/>
    <w:next w:val="Normal"/>
    <w:link w:val="Heading3Char"/>
    <w:uiPriority w:val="9"/>
    <w:unhideWhenUsed/>
    <w:qFormat/>
    <w:rsid w:val="00EC54BE"/>
    <w:pPr>
      <w:keepNext/>
      <w:keepLines/>
      <w:outlineLvl w:val="2"/>
    </w:pPr>
    <w:rPr>
      <w:rFonts w:eastAsiaTheme="majorEastAsia"/>
      <w:b/>
      <w:bCs/>
      <w:sz w:val="24"/>
      <w:szCs w:val="24"/>
    </w:rPr>
  </w:style>
  <w:style w:type="paragraph" w:styleId="Heading4">
    <w:name w:val="heading 4"/>
    <w:basedOn w:val="Normal"/>
    <w:next w:val="Normal"/>
    <w:link w:val="Heading4Char"/>
    <w:uiPriority w:val="9"/>
    <w:unhideWhenUsed/>
    <w:rsid w:val="00007305"/>
    <w:pPr>
      <w:keepNext/>
      <w:keepLines/>
      <w:spacing w:before="40" w:after="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unhideWhenUsed/>
    <w:rsid w:val="00007305"/>
    <w:pPr>
      <w:keepNext/>
      <w:keepLines/>
      <w:spacing w:before="40" w:after="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unhideWhenUsed/>
    <w:rsid w:val="00007305"/>
    <w:pPr>
      <w:keepNext/>
      <w:keepLines/>
      <w:spacing w:before="40" w:after="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unhideWhenUsed/>
    <w:rsid w:val="00007305"/>
    <w:pPr>
      <w:keepNext/>
      <w:keepLines/>
      <w:spacing w:before="40" w:after="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unhideWhenUsed/>
    <w:rsid w:val="00007305"/>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unhideWhenUsed/>
    <w:rsid w:val="00007305"/>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A97290"/>
    <w:rPr>
      <w:rFonts w:ascii="Arial" w:eastAsia="Times New Roman" w:hAnsi="Arial" w:cs="Arial"/>
      <w:b/>
      <w:kern w:val="28"/>
      <w:sz w:val="36"/>
    </w:rPr>
  </w:style>
  <w:style w:type="character" w:customStyle="1" w:styleId="Heading2Char">
    <w:name w:val="Heading 2 Char"/>
    <w:aliases w:val="h2 Char,heading 2 Char"/>
    <w:basedOn w:val="DefaultParagraphFont"/>
    <w:link w:val="Heading2"/>
    <w:rsid w:val="008B694A"/>
    <w:rPr>
      <w:rFonts w:ascii="Arial" w:eastAsia="Times New Roman" w:hAnsi="Arial" w:cs="Arial"/>
      <w:b/>
      <w:i/>
      <w:sz w:val="28"/>
      <w:szCs w:val="22"/>
    </w:rPr>
  </w:style>
  <w:style w:type="paragraph" w:customStyle="1" w:styleId="List1">
    <w:name w:val="List1"/>
    <w:aliases w:val="l"/>
    <w:basedOn w:val="Normal"/>
    <w:qFormat/>
    <w:rsid w:val="00B977E7"/>
    <w:pPr>
      <w:ind w:left="260" w:hanging="260"/>
    </w:pPr>
  </w:style>
  <w:style w:type="paragraph" w:styleId="ListParagraph">
    <w:name w:val="List Paragraph"/>
    <w:basedOn w:val="Normal"/>
    <w:uiPriority w:val="34"/>
    <w:qFormat/>
    <w:rsid w:val="00007305"/>
    <w:pPr>
      <w:numPr>
        <w:numId w:val="2"/>
      </w:numPr>
      <w:contextualSpacing/>
    </w:pPr>
  </w:style>
  <w:style w:type="character" w:styleId="CommentReference">
    <w:name w:val="annotation reference"/>
    <w:basedOn w:val="DefaultParagraphFont"/>
    <w:uiPriority w:val="99"/>
    <w:unhideWhenUsed/>
    <w:rsid w:val="00B977E7"/>
    <w:rPr>
      <w:sz w:val="18"/>
      <w:szCs w:val="18"/>
    </w:rPr>
  </w:style>
  <w:style w:type="paragraph" w:styleId="CommentText">
    <w:name w:val="annotation text"/>
    <w:basedOn w:val="Normal"/>
    <w:link w:val="CommentTextChar"/>
    <w:uiPriority w:val="99"/>
    <w:semiHidden/>
    <w:unhideWhenUsed/>
    <w:rsid w:val="00B977E7"/>
  </w:style>
  <w:style w:type="character" w:customStyle="1" w:styleId="CommentTextChar">
    <w:name w:val="Comment Text Char"/>
    <w:basedOn w:val="DefaultParagraphFont"/>
    <w:link w:val="CommentText"/>
    <w:uiPriority w:val="99"/>
    <w:semiHidden/>
    <w:rsid w:val="00B977E7"/>
    <w:rPr>
      <w:rFonts w:ascii="Helvetica Neue" w:eastAsia="Times New Roman" w:hAnsi="Helvetica Neue" w:cs="Times New Roman"/>
    </w:rPr>
  </w:style>
  <w:style w:type="paragraph" w:styleId="BalloonText">
    <w:name w:val="Balloon Text"/>
    <w:basedOn w:val="Normal"/>
    <w:link w:val="BalloonTextChar"/>
    <w:uiPriority w:val="99"/>
    <w:semiHidden/>
    <w:unhideWhenUsed/>
    <w:rsid w:val="00B977E7"/>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B977E7"/>
    <w:rPr>
      <w:rFonts w:ascii="Lucida Grande" w:eastAsia="Times New Roman" w:hAnsi="Lucida Grande" w:cs="Lucida Grande"/>
      <w:sz w:val="18"/>
      <w:szCs w:val="18"/>
    </w:rPr>
  </w:style>
  <w:style w:type="paragraph" w:styleId="Footer">
    <w:name w:val="footer"/>
    <w:basedOn w:val="Normal"/>
    <w:link w:val="FooterChar"/>
    <w:rsid w:val="007A3B68"/>
    <w:pPr>
      <w:tabs>
        <w:tab w:val="center" w:pos="4320"/>
        <w:tab w:val="right" w:pos="8640"/>
      </w:tabs>
    </w:pPr>
  </w:style>
  <w:style w:type="character" w:customStyle="1" w:styleId="FooterChar">
    <w:name w:val="Footer Char"/>
    <w:basedOn w:val="DefaultParagraphFont"/>
    <w:link w:val="Footer"/>
    <w:rsid w:val="007A3B68"/>
    <w:rPr>
      <w:rFonts w:ascii="Helvetica Neue" w:eastAsia="Times New Roman" w:hAnsi="Helvetica Neue" w:cs="Times New Roman"/>
    </w:rPr>
  </w:style>
  <w:style w:type="character" w:customStyle="1" w:styleId="Heading3Char">
    <w:name w:val="Heading 3 Char"/>
    <w:basedOn w:val="DefaultParagraphFont"/>
    <w:link w:val="Heading3"/>
    <w:uiPriority w:val="9"/>
    <w:rsid w:val="00EC54BE"/>
    <w:rPr>
      <w:rFonts w:ascii="Arial" w:eastAsiaTheme="majorEastAsia" w:hAnsi="Arial" w:cs="Arial"/>
      <w:b/>
      <w:bCs/>
    </w:rPr>
  </w:style>
  <w:style w:type="paragraph" w:styleId="Header">
    <w:name w:val="header"/>
    <w:basedOn w:val="Normal"/>
    <w:link w:val="HeaderChar"/>
    <w:unhideWhenUsed/>
    <w:rsid w:val="009D465C"/>
    <w:pPr>
      <w:tabs>
        <w:tab w:val="center" w:pos="4320"/>
        <w:tab w:val="right" w:pos="8640"/>
      </w:tabs>
    </w:pPr>
  </w:style>
  <w:style w:type="character" w:customStyle="1" w:styleId="HeaderChar">
    <w:name w:val="Header Char"/>
    <w:basedOn w:val="DefaultParagraphFont"/>
    <w:link w:val="Header"/>
    <w:rsid w:val="009D465C"/>
    <w:rPr>
      <w:rFonts w:ascii="Helvetica Neue" w:eastAsia="Times New Roman" w:hAnsi="Helvetica Neue" w:cs="Times New Roman"/>
    </w:rPr>
  </w:style>
  <w:style w:type="table" w:styleId="TableGrid">
    <w:name w:val="Table Grid"/>
    <w:basedOn w:val="TableNormal"/>
    <w:uiPriority w:val="59"/>
    <w:rsid w:val="009D465C"/>
    <w:rPr>
      <w:rFonts w:ascii="New York" w:eastAsia="Times New Roman" w:hAnsi="New York"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uiPriority w:val="99"/>
    <w:semiHidden/>
    <w:unhideWhenUsed/>
    <w:rsid w:val="00A50C35"/>
  </w:style>
  <w:style w:type="character" w:styleId="Hyperlink">
    <w:name w:val="Hyperlink"/>
    <w:basedOn w:val="DefaultParagraphFont"/>
    <w:uiPriority w:val="99"/>
    <w:unhideWhenUsed/>
    <w:rsid w:val="005677E2"/>
    <w:rPr>
      <w:color w:val="0000FF" w:themeColor="hyperlink"/>
      <w:u w:val="single"/>
    </w:rPr>
  </w:style>
  <w:style w:type="paragraph" w:styleId="CommentSubject">
    <w:name w:val="annotation subject"/>
    <w:basedOn w:val="CommentText"/>
    <w:next w:val="CommentText"/>
    <w:link w:val="CommentSubjectChar"/>
    <w:uiPriority w:val="99"/>
    <w:semiHidden/>
    <w:unhideWhenUsed/>
    <w:rsid w:val="004B09B6"/>
    <w:rPr>
      <w:b/>
      <w:bCs/>
      <w:sz w:val="20"/>
      <w:szCs w:val="20"/>
    </w:rPr>
  </w:style>
  <w:style w:type="character" w:customStyle="1" w:styleId="CommentSubjectChar">
    <w:name w:val="Comment Subject Char"/>
    <w:basedOn w:val="CommentTextChar"/>
    <w:link w:val="CommentSubject"/>
    <w:uiPriority w:val="99"/>
    <w:semiHidden/>
    <w:rsid w:val="004B09B6"/>
    <w:rPr>
      <w:rFonts w:ascii="Arial" w:eastAsia="Times New Roman" w:hAnsi="Arial" w:cs="Arial"/>
      <w:b/>
      <w:bCs/>
      <w:sz w:val="20"/>
      <w:szCs w:val="20"/>
    </w:rPr>
  </w:style>
  <w:style w:type="paragraph" w:styleId="Revision">
    <w:name w:val="Revision"/>
    <w:hidden/>
    <w:uiPriority w:val="99"/>
    <w:semiHidden/>
    <w:rsid w:val="004B09B6"/>
    <w:rPr>
      <w:rFonts w:ascii="Arial" w:eastAsia="Times New Roman" w:hAnsi="Arial" w:cs="Arial"/>
      <w:sz w:val="22"/>
      <w:szCs w:val="22"/>
    </w:rPr>
  </w:style>
  <w:style w:type="paragraph" w:customStyle="1" w:styleId="standard">
    <w:name w:val="standard"/>
    <w:aliases w:val="s,Standard"/>
    <w:basedOn w:val="Normal"/>
    <w:qFormat/>
    <w:rsid w:val="005C3DA1"/>
    <w:pPr>
      <w:ind w:firstLine="720"/>
    </w:pPr>
    <w:rPr>
      <w:rFonts w:cs="Times New Roman"/>
      <w:szCs w:val="24"/>
    </w:rPr>
  </w:style>
  <w:style w:type="character" w:styleId="FollowedHyperlink">
    <w:name w:val="FollowedHyperlink"/>
    <w:basedOn w:val="DefaultParagraphFont"/>
    <w:uiPriority w:val="99"/>
    <w:semiHidden/>
    <w:unhideWhenUsed/>
    <w:rsid w:val="00EA4C4B"/>
    <w:rPr>
      <w:color w:val="800080" w:themeColor="followedHyperlink"/>
      <w:u w:val="single"/>
    </w:rPr>
  </w:style>
  <w:style w:type="character" w:styleId="Emphasis">
    <w:name w:val="Emphasis"/>
    <w:basedOn w:val="DefaultParagraphFont"/>
    <w:uiPriority w:val="20"/>
    <w:rsid w:val="0061283A"/>
    <w:rPr>
      <w:i/>
      <w:iCs/>
    </w:rPr>
  </w:style>
  <w:style w:type="paragraph" w:styleId="NormalWeb">
    <w:name w:val="Normal (Web)"/>
    <w:basedOn w:val="Normal"/>
    <w:uiPriority w:val="99"/>
    <w:semiHidden/>
    <w:unhideWhenUsed/>
    <w:rsid w:val="00C54401"/>
    <w:pPr>
      <w:spacing w:before="100" w:beforeAutospacing="1" w:after="100" w:afterAutospacing="1"/>
    </w:pPr>
    <w:rPr>
      <w:rFonts w:ascii="Times New Roman" w:eastAsiaTheme="minorEastAsia" w:hAnsi="Times New Roman" w:cs="Times New Roman"/>
      <w:sz w:val="20"/>
      <w:szCs w:val="20"/>
    </w:rPr>
  </w:style>
  <w:style w:type="paragraph" w:styleId="NoSpacing">
    <w:name w:val="No Spacing"/>
    <w:uiPriority w:val="1"/>
    <w:rsid w:val="00007305"/>
    <w:rPr>
      <w:rFonts w:ascii="Arial" w:eastAsia="Times New Roman" w:hAnsi="Arial" w:cs="Arial"/>
      <w:sz w:val="22"/>
      <w:szCs w:val="22"/>
    </w:rPr>
  </w:style>
  <w:style w:type="character" w:customStyle="1" w:styleId="Heading4Char">
    <w:name w:val="Heading 4 Char"/>
    <w:basedOn w:val="DefaultParagraphFont"/>
    <w:link w:val="Heading4"/>
    <w:uiPriority w:val="9"/>
    <w:rsid w:val="00007305"/>
    <w:rPr>
      <w:rFonts w:asciiTheme="majorHAnsi" w:eastAsiaTheme="majorEastAsia" w:hAnsiTheme="majorHAnsi" w:cstheme="majorBidi"/>
      <w:i/>
      <w:iCs/>
      <w:color w:val="365F91" w:themeColor="accent1" w:themeShade="BF"/>
      <w:sz w:val="22"/>
      <w:szCs w:val="22"/>
    </w:rPr>
  </w:style>
  <w:style w:type="character" w:customStyle="1" w:styleId="Heading5Char">
    <w:name w:val="Heading 5 Char"/>
    <w:basedOn w:val="DefaultParagraphFont"/>
    <w:link w:val="Heading5"/>
    <w:uiPriority w:val="9"/>
    <w:rsid w:val="00007305"/>
    <w:rPr>
      <w:rFonts w:asciiTheme="majorHAnsi" w:eastAsiaTheme="majorEastAsia" w:hAnsiTheme="majorHAnsi" w:cstheme="majorBidi"/>
      <w:color w:val="365F91" w:themeColor="accent1" w:themeShade="BF"/>
      <w:sz w:val="22"/>
      <w:szCs w:val="22"/>
    </w:rPr>
  </w:style>
  <w:style w:type="character" w:customStyle="1" w:styleId="Heading6Char">
    <w:name w:val="Heading 6 Char"/>
    <w:basedOn w:val="DefaultParagraphFont"/>
    <w:link w:val="Heading6"/>
    <w:uiPriority w:val="9"/>
    <w:rsid w:val="00007305"/>
    <w:rPr>
      <w:rFonts w:asciiTheme="majorHAnsi" w:eastAsiaTheme="majorEastAsia" w:hAnsiTheme="majorHAnsi" w:cstheme="majorBidi"/>
      <w:color w:val="243F60" w:themeColor="accent1" w:themeShade="7F"/>
      <w:sz w:val="22"/>
      <w:szCs w:val="22"/>
    </w:rPr>
  </w:style>
  <w:style w:type="character" w:customStyle="1" w:styleId="Heading7Char">
    <w:name w:val="Heading 7 Char"/>
    <w:basedOn w:val="DefaultParagraphFont"/>
    <w:link w:val="Heading7"/>
    <w:uiPriority w:val="9"/>
    <w:rsid w:val="00007305"/>
    <w:rPr>
      <w:rFonts w:asciiTheme="majorHAnsi" w:eastAsiaTheme="majorEastAsia" w:hAnsiTheme="majorHAnsi" w:cstheme="majorBidi"/>
      <w:i/>
      <w:iCs/>
      <w:color w:val="243F60" w:themeColor="accent1" w:themeShade="7F"/>
      <w:sz w:val="22"/>
      <w:szCs w:val="22"/>
    </w:rPr>
  </w:style>
  <w:style w:type="character" w:customStyle="1" w:styleId="Heading8Char">
    <w:name w:val="Heading 8 Char"/>
    <w:basedOn w:val="DefaultParagraphFont"/>
    <w:link w:val="Heading8"/>
    <w:uiPriority w:val="9"/>
    <w:rsid w:val="00007305"/>
    <w:rPr>
      <w:rFonts w:asciiTheme="majorHAnsi" w:eastAsiaTheme="majorEastAsia" w:hAnsiTheme="majorHAnsi" w:cstheme="majorBidi"/>
      <w:color w:val="272727" w:themeColor="text1" w:themeTint="D8"/>
      <w:sz w:val="21"/>
      <w:szCs w:val="21"/>
    </w:rPr>
  </w:style>
  <w:style w:type="paragraph" w:styleId="Title">
    <w:name w:val="Title"/>
    <w:basedOn w:val="Normal"/>
    <w:next w:val="Normal"/>
    <w:link w:val="TitleChar"/>
    <w:uiPriority w:val="10"/>
    <w:rsid w:val="0000730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07305"/>
    <w:rPr>
      <w:rFonts w:asciiTheme="majorHAnsi" w:eastAsiaTheme="majorEastAsia" w:hAnsiTheme="majorHAnsi" w:cstheme="majorBidi"/>
      <w:spacing w:val="-10"/>
      <w:kern w:val="28"/>
      <w:sz w:val="56"/>
      <w:szCs w:val="56"/>
    </w:rPr>
  </w:style>
  <w:style w:type="character" w:customStyle="1" w:styleId="Heading9Char">
    <w:name w:val="Heading 9 Char"/>
    <w:basedOn w:val="DefaultParagraphFont"/>
    <w:link w:val="Heading9"/>
    <w:uiPriority w:val="9"/>
    <w:rsid w:val="00007305"/>
    <w:rPr>
      <w:rFonts w:asciiTheme="majorHAnsi" w:eastAsiaTheme="majorEastAsia" w:hAnsiTheme="majorHAnsi" w:cstheme="majorBidi"/>
      <w:i/>
      <w:iCs/>
      <w:color w:val="272727" w:themeColor="text1" w:themeTint="D8"/>
      <w:sz w:val="21"/>
      <w:szCs w:val="21"/>
    </w:rPr>
  </w:style>
  <w:style w:type="paragraph" w:styleId="Subtitle">
    <w:name w:val="Subtitle"/>
    <w:basedOn w:val="Normal"/>
    <w:next w:val="Normal"/>
    <w:link w:val="SubtitleChar"/>
    <w:uiPriority w:val="11"/>
    <w:rsid w:val="00007305"/>
    <w:pPr>
      <w:numPr>
        <w:ilvl w:val="1"/>
      </w:numPr>
      <w:spacing w:after="160"/>
    </w:pPr>
    <w:rPr>
      <w:rFonts w:asciiTheme="minorHAnsi" w:eastAsiaTheme="minorEastAsia" w:hAnsiTheme="minorHAnsi" w:cstheme="minorBidi"/>
      <w:color w:val="5A5A5A" w:themeColor="text1" w:themeTint="A5"/>
      <w:spacing w:val="15"/>
    </w:rPr>
  </w:style>
  <w:style w:type="character" w:customStyle="1" w:styleId="SubtitleChar">
    <w:name w:val="Subtitle Char"/>
    <w:basedOn w:val="DefaultParagraphFont"/>
    <w:link w:val="Subtitle"/>
    <w:uiPriority w:val="11"/>
    <w:rsid w:val="00007305"/>
    <w:rPr>
      <w:color w:val="5A5A5A" w:themeColor="text1" w:themeTint="A5"/>
      <w:spacing w:val="15"/>
      <w:sz w:val="22"/>
      <w:szCs w:val="22"/>
    </w:rPr>
  </w:style>
  <w:style w:type="character" w:styleId="SubtleEmphasis">
    <w:name w:val="Subtle Emphasis"/>
    <w:basedOn w:val="DefaultParagraphFont"/>
    <w:uiPriority w:val="19"/>
    <w:rsid w:val="00007305"/>
    <w:rPr>
      <w:i/>
      <w:iCs/>
      <w:color w:val="404040" w:themeColor="text1" w:themeTint="BF"/>
    </w:rPr>
  </w:style>
  <w:style w:type="character" w:styleId="IntenseEmphasis">
    <w:name w:val="Intense Emphasis"/>
    <w:basedOn w:val="DefaultParagraphFont"/>
    <w:uiPriority w:val="21"/>
    <w:rsid w:val="00007305"/>
    <w:rPr>
      <w:i/>
      <w:iCs/>
      <w:color w:val="4F81BD" w:themeColor="accent1"/>
    </w:rPr>
  </w:style>
  <w:style w:type="character" w:styleId="Strong">
    <w:name w:val="Strong"/>
    <w:basedOn w:val="DefaultParagraphFont"/>
    <w:uiPriority w:val="22"/>
    <w:rsid w:val="00007305"/>
    <w:rPr>
      <w:b/>
      <w:bCs/>
    </w:rPr>
  </w:style>
  <w:style w:type="paragraph" w:styleId="Quote">
    <w:name w:val="Quote"/>
    <w:basedOn w:val="Normal"/>
    <w:next w:val="Normal"/>
    <w:link w:val="QuoteChar"/>
    <w:uiPriority w:val="29"/>
    <w:rsid w:val="0000730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07305"/>
    <w:rPr>
      <w:rFonts w:ascii="Arial" w:eastAsia="Times New Roman" w:hAnsi="Arial" w:cs="Arial"/>
      <w:i/>
      <w:iCs/>
      <w:color w:val="404040" w:themeColor="text1" w:themeTint="BF"/>
      <w:sz w:val="22"/>
      <w:szCs w:val="22"/>
    </w:rPr>
  </w:style>
  <w:style w:type="paragraph" w:styleId="IntenseQuote">
    <w:name w:val="Intense Quote"/>
    <w:basedOn w:val="Normal"/>
    <w:next w:val="Normal"/>
    <w:link w:val="IntenseQuoteChar"/>
    <w:uiPriority w:val="30"/>
    <w:rsid w:val="00007305"/>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07305"/>
    <w:rPr>
      <w:rFonts w:ascii="Arial" w:eastAsia="Times New Roman" w:hAnsi="Arial" w:cs="Arial"/>
      <w:i/>
      <w:iCs/>
      <w:color w:val="4F81BD" w:themeColor="accent1"/>
      <w:sz w:val="22"/>
      <w:szCs w:val="22"/>
    </w:rPr>
  </w:style>
  <w:style w:type="character" w:styleId="SubtleReference">
    <w:name w:val="Subtle Reference"/>
    <w:basedOn w:val="DefaultParagraphFont"/>
    <w:uiPriority w:val="31"/>
    <w:rsid w:val="00007305"/>
    <w:rPr>
      <w:smallCaps/>
      <w:color w:val="5A5A5A" w:themeColor="text1" w:themeTint="A5"/>
    </w:rPr>
  </w:style>
  <w:style w:type="character" w:styleId="IntenseReference">
    <w:name w:val="Intense Reference"/>
    <w:basedOn w:val="DefaultParagraphFont"/>
    <w:uiPriority w:val="32"/>
    <w:rsid w:val="00007305"/>
    <w:rPr>
      <w:b/>
      <w:bCs/>
      <w:smallCaps/>
      <w:color w:val="4F81BD" w:themeColor="accent1"/>
      <w:spacing w:val="5"/>
    </w:rPr>
  </w:style>
  <w:style w:type="character" w:styleId="BookTitle">
    <w:name w:val="Book Title"/>
    <w:basedOn w:val="DefaultParagraphFont"/>
    <w:uiPriority w:val="33"/>
    <w:rsid w:val="00007305"/>
    <w:rPr>
      <w:b/>
      <w:bCs/>
      <w:i/>
      <w:iCs/>
      <w:spacing w:val="5"/>
    </w:rPr>
  </w:style>
  <w:style w:type="character" w:customStyle="1" w:styleId="popup">
    <w:name w:val="popup"/>
    <w:basedOn w:val="DefaultParagraphFont"/>
    <w:rsid w:val="00141003"/>
  </w:style>
  <w:style w:type="paragraph" w:styleId="List">
    <w:name w:val="List"/>
    <w:basedOn w:val="Normal"/>
    <w:qFormat/>
    <w:rsid w:val="00E36CE9"/>
    <w:pPr>
      <w:autoSpaceDE w:val="0"/>
      <w:autoSpaceDN w:val="0"/>
      <w:spacing w:after="0"/>
      <w:ind w:left="259" w:hanging="259"/>
    </w:pPr>
    <w:rPr>
      <w:szCs w:val="24"/>
    </w:rPr>
  </w:style>
  <w:style w:type="table" w:customStyle="1" w:styleId="TableGrid1">
    <w:name w:val="Table Grid1"/>
    <w:basedOn w:val="TableNormal"/>
    <w:next w:val="TableGrid"/>
    <w:uiPriority w:val="59"/>
    <w:rsid w:val="00AA1279"/>
    <w:rPr>
      <w:rFonts w:ascii="New York" w:eastAsia="Times New Roman" w:hAnsi="New York"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4097199">
      <w:bodyDiv w:val="1"/>
      <w:marLeft w:val="0"/>
      <w:marRight w:val="0"/>
      <w:marTop w:val="0"/>
      <w:marBottom w:val="0"/>
      <w:divBdr>
        <w:top w:val="none" w:sz="0" w:space="0" w:color="auto"/>
        <w:left w:val="none" w:sz="0" w:space="0" w:color="auto"/>
        <w:bottom w:val="none" w:sz="0" w:space="0" w:color="auto"/>
        <w:right w:val="none" w:sz="0" w:space="0" w:color="auto"/>
      </w:divBdr>
    </w:div>
    <w:div w:id="344981766">
      <w:bodyDiv w:val="1"/>
      <w:marLeft w:val="0"/>
      <w:marRight w:val="0"/>
      <w:marTop w:val="0"/>
      <w:marBottom w:val="0"/>
      <w:divBdr>
        <w:top w:val="none" w:sz="0" w:space="0" w:color="auto"/>
        <w:left w:val="none" w:sz="0" w:space="0" w:color="auto"/>
        <w:bottom w:val="none" w:sz="0" w:space="0" w:color="auto"/>
        <w:right w:val="none" w:sz="0" w:space="0" w:color="auto"/>
      </w:divBdr>
    </w:div>
    <w:div w:id="575475138">
      <w:bodyDiv w:val="1"/>
      <w:marLeft w:val="0"/>
      <w:marRight w:val="0"/>
      <w:marTop w:val="0"/>
      <w:marBottom w:val="0"/>
      <w:divBdr>
        <w:top w:val="none" w:sz="0" w:space="0" w:color="auto"/>
        <w:left w:val="none" w:sz="0" w:space="0" w:color="auto"/>
        <w:bottom w:val="none" w:sz="0" w:space="0" w:color="auto"/>
        <w:right w:val="none" w:sz="0" w:space="0" w:color="auto"/>
      </w:divBdr>
    </w:div>
    <w:div w:id="711342913">
      <w:bodyDiv w:val="1"/>
      <w:marLeft w:val="0"/>
      <w:marRight w:val="0"/>
      <w:marTop w:val="0"/>
      <w:marBottom w:val="0"/>
      <w:divBdr>
        <w:top w:val="none" w:sz="0" w:space="0" w:color="auto"/>
        <w:left w:val="none" w:sz="0" w:space="0" w:color="auto"/>
        <w:bottom w:val="none" w:sz="0" w:space="0" w:color="auto"/>
        <w:right w:val="none" w:sz="0" w:space="0" w:color="auto"/>
      </w:divBdr>
    </w:div>
    <w:div w:id="1489856271">
      <w:bodyDiv w:val="1"/>
      <w:marLeft w:val="0"/>
      <w:marRight w:val="0"/>
      <w:marTop w:val="0"/>
      <w:marBottom w:val="0"/>
      <w:divBdr>
        <w:top w:val="none" w:sz="0" w:space="0" w:color="auto"/>
        <w:left w:val="none" w:sz="0" w:space="0" w:color="auto"/>
        <w:bottom w:val="none" w:sz="0" w:space="0" w:color="auto"/>
        <w:right w:val="none" w:sz="0" w:space="0" w:color="auto"/>
      </w:divBdr>
    </w:div>
    <w:div w:id="1558666217">
      <w:bodyDiv w:val="1"/>
      <w:marLeft w:val="0"/>
      <w:marRight w:val="0"/>
      <w:marTop w:val="0"/>
      <w:marBottom w:val="0"/>
      <w:divBdr>
        <w:top w:val="none" w:sz="0" w:space="0" w:color="auto"/>
        <w:left w:val="none" w:sz="0" w:space="0" w:color="auto"/>
        <w:bottom w:val="none" w:sz="0" w:space="0" w:color="auto"/>
        <w:right w:val="none" w:sz="0" w:space="0" w:color="auto"/>
      </w:divBdr>
    </w:div>
    <w:div w:id="1756899713">
      <w:bodyDiv w:val="1"/>
      <w:marLeft w:val="0"/>
      <w:marRight w:val="0"/>
      <w:marTop w:val="0"/>
      <w:marBottom w:val="0"/>
      <w:divBdr>
        <w:top w:val="none" w:sz="0" w:space="0" w:color="auto"/>
        <w:left w:val="none" w:sz="0" w:space="0" w:color="auto"/>
        <w:bottom w:val="none" w:sz="0" w:space="0" w:color="auto"/>
        <w:right w:val="none" w:sz="0" w:space="0" w:color="auto"/>
      </w:divBdr>
    </w:div>
    <w:div w:id="20919225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Users/ElizabethTompkins/Dropbox%20(CarbonTIME)/2%20CTIME2%20General%20(1)/2.12%20Final%20Website/2.12.0%20Outlines%20&amp;%20Templates/CTIME_TG_Lesson_Activity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42DEBF-D802-114C-8E77-7BD25C4BD8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CTIME_TG_Lesson_Activity_Template.dotx</Template>
  <TotalTime>18</TotalTime>
  <Pages>16</Pages>
  <Words>6684</Words>
  <Characters>38101</Characters>
  <Application>Microsoft Office Word</Application>
  <DocSecurity>0</DocSecurity>
  <Lines>317</Lines>
  <Paragraphs>89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Elizabeth Tompkins</dc:creator>
  <cp:keywords/>
  <dc:description/>
  <cp:lastModifiedBy>Tompkins, Elizabeth</cp:lastModifiedBy>
  <cp:revision>12</cp:revision>
  <dcterms:created xsi:type="dcterms:W3CDTF">2019-11-05T15:42:00Z</dcterms:created>
  <dcterms:modified xsi:type="dcterms:W3CDTF">2020-05-28T15:53:00Z</dcterms:modified>
</cp:coreProperties>
</file>